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6F8819" w14:textId="77777777" w:rsidR="0002506B" w:rsidRDefault="00BF3E3D" w:rsidP="00A50B2C">
      <w:pPr>
        <w:pStyle w:val="BodyTextKeep"/>
        <w:jc w:val="center"/>
        <w:rPr>
          <w:rStyle w:val="MessageHeaderLabel"/>
          <w:bCs/>
          <w:color w:val="0070C0"/>
          <w:sz w:val="28"/>
          <w:szCs w:val="28"/>
        </w:rPr>
      </w:pPr>
      <w:r>
        <w:rPr>
          <w:rStyle w:val="MessageHeaderLabel"/>
          <w:bCs/>
          <w:sz w:val="28"/>
          <w:szCs w:val="28"/>
        </w:rPr>
        <w:br/>
      </w:r>
    </w:p>
    <w:p w14:paraId="6FF99B2C" w14:textId="436E9C63" w:rsidR="000D3A6A" w:rsidRPr="005A732C" w:rsidRDefault="00EC57F5" w:rsidP="00A50B2C">
      <w:pPr>
        <w:pStyle w:val="BodyTextKeep"/>
        <w:jc w:val="center"/>
      </w:pPr>
      <w:r w:rsidRPr="000B6E48">
        <w:rPr>
          <w:rStyle w:val="MessageHeaderLabel"/>
          <w:bCs/>
          <w:color w:val="0070C0"/>
          <w:sz w:val="28"/>
          <w:szCs w:val="28"/>
        </w:rPr>
        <w:t>Providing</w:t>
      </w:r>
      <w:r w:rsidR="005A732C" w:rsidRPr="000B6E48">
        <w:rPr>
          <w:rStyle w:val="MessageHeaderLabel"/>
          <w:bCs/>
          <w:color w:val="0070C0"/>
          <w:sz w:val="28"/>
          <w:szCs w:val="28"/>
        </w:rPr>
        <w:t xml:space="preserve"> Supermarket</w:t>
      </w:r>
      <w:r w:rsidR="00A97280" w:rsidRPr="000B6E48">
        <w:rPr>
          <w:rStyle w:val="MessageHeaderLabel"/>
          <w:bCs/>
          <w:color w:val="0070C0"/>
          <w:sz w:val="28"/>
          <w:szCs w:val="28"/>
        </w:rPr>
        <w:t>s</w:t>
      </w:r>
      <w:r w:rsidRPr="000B6E48">
        <w:rPr>
          <w:rStyle w:val="MessageHeaderLabel"/>
          <w:bCs/>
          <w:color w:val="0070C0"/>
          <w:sz w:val="28"/>
          <w:szCs w:val="28"/>
        </w:rPr>
        <w:t xml:space="preserve"> with </w:t>
      </w:r>
      <w:r w:rsidR="0002506B">
        <w:rPr>
          <w:rStyle w:val="MessageHeaderLabel"/>
          <w:bCs/>
          <w:color w:val="0070C0"/>
          <w:sz w:val="28"/>
          <w:szCs w:val="28"/>
        </w:rPr>
        <w:t>State-of-the</w:t>
      </w:r>
      <w:r w:rsidR="003C6471">
        <w:rPr>
          <w:rStyle w:val="MessageHeaderLabel"/>
          <w:bCs/>
          <w:color w:val="0070C0"/>
          <w:sz w:val="28"/>
          <w:szCs w:val="28"/>
        </w:rPr>
        <w:t>-Art</w:t>
      </w:r>
      <w:r w:rsidR="00A97280" w:rsidRPr="000B6E48">
        <w:rPr>
          <w:rStyle w:val="MessageHeaderLabel"/>
          <w:bCs/>
          <w:color w:val="0070C0"/>
          <w:sz w:val="28"/>
          <w:szCs w:val="28"/>
        </w:rPr>
        <w:t xml:space="preserve"> Retail Pricing Support </w:t>
      </w:r>
      <w:r w:rsidR="00BF3E3D">
        <w:rPr>
          <w:rStyle w:val="MessageHeaderLabel"/>
          <w:bCs/>
          <w:sz w:val="28"/>
          <w:szCs w:val="28"/>
        </w:rPr>
        <w:br/>
      </w:r>
    </w:p>
    <w:p w14:paraId="28483473" w14:textId="63997D3C" w:rsidR="00B23F7C" w:rsidRPr="000E46C4" w:rsidRDefault="00B23F7C" w:rsidP="0002078C">
      <w:pPr>
        <w:pStyle w:val="BodyTextKeep"/>
      </w:pPr>
      <w:r w:rsidRPr="000E46C4">
        <w:t xml:space="preserve">We are pricing strategy </w:t>
      </w:r>
      <w:r w:rsidR="003C6471">
        <w:t>specialists</w:t>
      </w:r>
      <w:r w:rsidRPr="000E46C4">
        <w:t xml:space="preserve"> </w:t>
      </w:r>
      <w:r w:rsidR="00693BFA" w:rsidRPr="000E46C4">
        <w:t>that help</w:t>
      </w:r>
      <w:r w:rsidR="001E46E6" w:rsidRPr="000E46C4">
        <w:t xml:space="preserve"> supermarket retailers effectively manage prices and strengthen price-value image.  Our </w:t>
      </w:r>
      <w:r w:rsidR="00D903E7" w:rsidRPr="000E46C4">
        <w:t xml:space="preserve">proprietary </w:t>
      </w:r>
      <w:r w:rsidR="001E46E6" w:rsidRPr="000E46C4">
        <w:t xml:space="preserve">methods, analytics, and decision-support tools have led to profitable sales growth at over </w:t>
      </w:r>
      <w:r w:rsidR="00052080">
        <w:t>6</w:t>
      </w:r>
      <w:r w:rsidR="001E46E6" w:rsidRPr="000E46C4">
        <w:t>0</w:t>
      </w:r>
      <w:r w:rsidR="00061B7B" w:rsidRPr="000E46C4">
        <w:t xml:space="preserve"> supermarket </w:t>
      </w:r>
      <w:r w:rsidR="003C6471">
        <w:t>companies</w:t>
      </w:r>
      <w:r w:rsidR="00061B7B" w:rsidRPr="000E46C4">
        <w:t xml:space="preserve"> across North America.</w:t>
      </w:r>
    </w:p>
    <w:p w14:paraId="4EDA1E37" w14:textId="566F4314" w:rsidR="00C959DD" w:rsidRPr="00C959DD" w:rsidRDefault="003A1C66" w:rsidP="009D2525">
      <w:pPr>
        <w:pStyle w:val="BodyTextKeep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Comprehensive</w:t>
      </w:r>
      <w:r w:rsidR="00C959DD" w:rsidRPr="00C959DD">
        <w:rPr>
          <w:b/>
          <w:bCs/>
          <w:sz w:val="24"/>
          <w:szCs w:val="24"/>
        </w:rPr>
        <w:t xml:space="preserve"> Solution </w:t>
      </w:r>
    </w:p>
    <w:p w14:paraId="10F192B2" w14:textId="7F409885" w:rsidR="009D2525" w:rsidRPr="000E46C4" w:rsidRDefault="00950E76" w:rsidP="009D2525">
      <w:pPr>
        <w:pStyle w:val="BodyTextKeep"/>
      </w:pPr>
      <w:r w:rsidRPr="000E46C4">
        <w:t xml:space="preserve">Our </w:t>
      </w:r>
      <w:r w:rsidR="003A1C66">
        <w:t>comprehensive</w:t>
      </w:r>
      <w:r w:rsidRPr="000E46C4">
        <w:t xml:space="preserve"> solution is tailored to your business</w:t>
      </w:r>
      <w:r w:rsidR="00F412A0" w:rsidRPr="000E46C4">
        <w:t xml:space="preserve"> and based on improving your price offering across each of the </w:t>
      </w:r>
      <w:r w:rsidR="001D3B1B" w:rsidRPr="000E46C4">
        <w:t>Six Dimensions of Price-Value Image</w:t>
      </w:r>
      <w:r w:rsidR="00EC44CA" w:rsidRPr="000E46C4">
        <w:t>.</w:t>
      </w:r>
      <w:r w:rsidR="00C22DB6" w:rsidRPr="000E46C4">
        <w:t xml:space="preserve">  A successful, business-building pricing strategy </w:t>
      </w:r>
      <w:r w:rsidR="00D903E7" w:rsidRPr="000E46C4">
        <w:t xml:space="preserve">requires strength </w:t>
      </w:r>
      <w:r w:rsidR="00C67038" w:rsidRPr="000E46C4">
        <w:t>within</w:t>
      </w:r>
      <w:r w:rsidR="00D903E7" w:rsidRPr="000E46C4">
        <w:t xml:space="preserve"> each of the Six Dimensions.</w:t>
      </w:r>
    </w:p>
    <w:p w14:paraId="35D2B510" w14:textId="51F04F7A" w:rsidR="00F37F13" w:rsidRPr="008E00B0" w:rsidRDefault="008E00B0" w:rsidP="008E00B0">
      <w:pPr>
        <w:pStyle w:val="BodyText"/>
        <w:jc w:val="center"/>
        <w:rPr>
          <w:b/>
          <w:bCs/>
          <w:sz w:val="24"/>
          <w:szCs w:val="24"/>
        </w:rPr>
      </w:pPr>
      <w:r w:rsidRPr="008E00B0">
        <w:rPr>
          <w:b/>
          <w:bCs/>
          <w:sz w:val="24"/>
          <w:szCs w:val="24"/>
        </w:rPr>
        <w:t>Six Dimensions of Price-Value Image</w:t>
      </w:r>
    </w:p>
    <w:p w14:paraId="11514A60" w14:textId="3833D883" w:rsidR="00F37F13" w:rsidRDefault="00AB4247" w:rsidP="00884301">
      <w:pPr>
        <w:pStyle w:val="BodyText"/>
      </w:pPr>
      <w:r>
        <w:rPr>
          <w:noProof/>
        </w:rPr>
        <w:drawing>
          <wp:anchor distT="0" distB="0" distL="114300" distR="114300" simplePos="0" relativeHeight="251691008" behindDoc="0" locked="0" layoutInCell="1" allowOverlap="1" wp14:anchorId="2C40F2BA" wp14:editId="2530572E">
            <wp:simplePos x="0" y="0"/>
            <wp:positionH relativeFrom="column">
              <wp:posOffset>1265529</wp:posOffset>
            </wp:positionH>
            <wp:positionV relativeFrom="paragraph">
              <wp:posOffset>10490</wp:posOffset>
            </wp:positionV>
            <wp:extent cx="4737122" cy="1762964"/>
            <wp:effectExtent l="0" t="0" r="6350" b="8890"/>
            <wp:wrapNone/>
            <wp:docPr id="1539056170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7122" cy="17629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DE94C80" w14:textId="5A9ED567" w:rsidR="00F37F13" w:rsidRDefault="00F37F13" w:rsidP="00884301">
      <w:pPr>
        <w:pStyle w:val="BodyText"/>
      </w:pPr>
    </w:p>
    <w:p w14:paraId="5720CDA7" w14:textId="32F23CB0" w:rsidR="00F37F13" w:rsidRDefault="00F37F13" w:rsidP="00884301">
      <w:pPr>
        <w:pStyle w:val="BodyText"/>
      </w:pPr>
    </w:p>
    <w:p w14:paraId="2A92DE05" w14:textId="2B86F166" w:rsidR="00F37F13" w:rsidRDefault="00F37F13" w:rsidP="00884301">
      <w:pPr>
        <w:pStyle w:val="BodyText"/>
      </w:pPr>
    </w:p>
    <w:p w14:paraId="6FA9F138" w14:textId="55681F0F" w:rsidR="00F37F13" w:rsidRDefault="00F37F13" w:rsidP="00884301">
      <w:pPr>
        <w:pStyle w:val="BodyText"/>
      </w:pPr>
    </w:p>
    <w:p w14:paraId="106821A1" w14:textId="700B019F" w:rsidR="00F37F13" w:rsidRDefault="00F37F13" w:rsidP="00884301">
      <w:pPr>
        <w:pStyle w:val="BodyText"/>
      </w:pPr>
    </w:p>
    <w:p w14:paraId="4F0950A7" w14:textId="77777777" w:rsidR="00F37F13" w:rsidRDefault="00F37F13" w:rsidP="00884301">
      <w:pPr>
        <w:pStyle w:val="BodyText"/>
      </w:pPr>
    </w:p>
    <w:p w14:paraId="3C8ACF55" w14:textId="5F9135DA" w:rsidR="00D46FAE" w:rsidRPr="00D46FAE" w:rsidRDefault="00D46FAE" w:rsidP="00D46FAE">
      <w:pPr>
        <w:pStyle w:val="Bullet1"/>
        <w:numPr>
          <w:ilvl w:val="0"/>
          <w:numId w:val="0"/>
        </w:numPr>
        <w:ind w:left="180"/>
      </w:pPr>
      <w:r>
        <w:t xml:space="preserve">Our </w:t>
      </w:r>
      <w:r w:rsidR="00E12A33">
        <w:t>support is offered in three phases.</w:t>
      </w:r>
    </w:p>
    <w:p w14:paraId="55A3D538" w14:textId="14C6AE7D" w:rsidR="00314F9B" w:rsidRPr="000E46C4" w:rsidRDefault="00314F9B" w:rsidP="00EC44CA">
      <w:pPr>
        <w:pStyle w:val="Bullet1"/>
      </w:pPr>
      <w:r w:rsidRPr="000E46C4">
        <w:rPr>
          <w:b/>
          <w:bCs/>
        </w:rPr>
        <w:t>Phase I: Discovery/Diagnostic</w:t>
      </w:r>
      <w:r w:rsidRPr="000E46C4">
        <w:t xml:space="preserve"> – We</w:t>
      </w:r>
      <w:r w:rsidR="008A1B75" w:rsidRPr="000E46C4">
        <w:t>’ll</w:t>
      </w:r>
      <w:r w:rsidRPr="000E46C4">
        <w:t xml:space="preserve"> </w:t>
      </w:r>
      <w:r w:rsidR="00065A44">
        <w:t>thoroughly analyze</w:t>
      </w:r>
      <w:r w:rsidR="00243A4F" w:rsidRPr="000E46C4">
        <w:t xml:space="preserve"> where you stand vs. competitors and best practice peers across each of the Six Dimensions of Price-Value Image.</w:t>
      </w:r>
    </w:p>
    <w:p w14:paraId="075324E1" w14:textId="483BDFB0" w:rsidR="008A1B75" w:rsidRPr="000E46C4" w:rsidRDefault="008A1B75" w:rsidP="00EC44CA">
      <w:pPr>
        <w:pStyle w:val="Bullet1"/>
      </w:pPr>
      <w:r w:rsidRPr="000E46C4">
        <w:rPr>
          <w:b/>
          <w:bCs/>
        </w:rPr>
        <w:t>Phase II:  Strategy Development</w:t>
      </w:r>
      <w:r w:rsidRPr="000E46C4">
        <w:t xml:space="preserve"> – We’ll work closely with you to </w:t>
      </w:r>
      <w:r w:rsidR="0047449C" w:rsidRPr="000E46C4">
        <w:t>develop a comprehensive pricing strategy to support your overall go-to-market objectives</w:t>
      </w:r>
      <w:r w:rsidR="006C0539" w:rsidRPr="000E46C4">
        <w:t xml:space="preserve">.  </w:t>
      </w:r>
      <w:r w:rsidR="00395608" w:rsidRPr="000E46C4">
        <w:t>Th</w:t>
      </w:r>
      <w:r w:rsidR="00693BFA" w:rsidRPr="000E46C4">
        <w:t xml:space="preserve">is </w:t>
      </w:r>
      <w:r w:rsidR="00395608" w:rsidRPr="000E46C4">
        <w:t xml:space="preserve">strategy </w:t>
      </w:r>
      <w:r w:rsidR="00AC1915" w:rsidRPr="000E46C4">
        <w:t>will be designed to strengthen your position across each of the Six Dimensions of Price-Value Image.</w:t>
      </w:r>
    </w:p>
    <w:p w14:paraId="0BB8E2CF" w14:textId="5D8D5FD9" w:rsidR="00DF6FCE" w:rsidRPr="000E46C4" w:rsidRDefault="00DF6FCE" w:rsidP="00EC44CA">
      <w:pPr>
        <w:pStyle w:val="Bullet1"/>
      </w:pPr>
      <w:r w:rsidRPr="000E46C4">
        <w:rPr>
          <w:b/>
          <w:bCs/>
        </w:rPr>
        <w:t>Phase III:  Implementation &amp; Evaluation</w:t>
      </w:r>
      <w:r w:rsidRPr="000E46C4">
        <w:t xml:space="preserve"> – We’ll </w:t>
      </w:r>
      <w:r w:rsidR="0006678F" w:rsidRPr="000E46C4">
        <w:t xml:space="preserve">recalibrate your prices to fit the new pricing strategy and </w:t>
      </w:r>
      <w:r w:rsidR="00C1633C" w:rsidRPr="000E46C4">
        <w:t xml:space="preserve">help you </w:t>
      </w:r>
      <w:r w:rsidR="008F15DA" w:rsidRPr="000E46C4">
        <w:t>accentuate strengths and neutralize v</w:t>
      </w:r>
      <w:r w:rsidR="00C1633C" w:rsidRPr="000E46C4">
        <w:t>ulnerabilities across each of the Six Dimensions.  And</w:t>
      </w:r>
      <w:r w:rsidR="00A83AEE" w:rsidRPr="000E46C4">
        <w:t xml:space="preserve"> </w:t>
      </w:r>
      <w:r w:rsidR="00C1633C" w:rsidRPr="000E46C4">
        <w:t xml:space="preserve">we’ll meet with you quarterly to assess progress and </w:t>
      </w:r>
      <w:r w:rsidR="00A83AEE" w:rsidRPr="000E46C4">
        <w:t xml:space="preserve">ensure the strategy </w:t>
      </w:r>
      <w:r w:rsidR="00011B51">
        <w:t>works</w:t>
      </w:r>
      <w:r w:rsidR="00A83AEE" w:rsidRPr="000E46C4">
        <w:t xml:space="preserve"> for you.</w:t>
      </w:r>
      <w:r w:rsidR="00C4300B" w:rsidRPr="000E46C4">
        <w:t xml:space="preserve"> </w:t>
      </w:r>
    </w:p>
    <w:p w14:paraId="789DA923" w14:textId="2D94D8CC" w:rsidR="00EB1A3C" w:rsidRPr="00A50B2C" w:rsidRDefault="00EB1A3C" w:rsidP="00EB1A3C">
      <w:pPr>
        <w:pStyle w:val="BodyText"/>
        <w:rPr>
          <w:b/>
          <w:bCs/>
          <w:sz w:val="24"/>
          <w:szCs w:val="24"/>
        </w:rPr>
      </w:pPr>
      <w:r w:rsidRPr="00A50B2C">
        <w:rPr>
          <w:b/>
          <w:bCs/>
          <w:sz w:val="24"/>
          <w:szCs w:val="24"/>
        </w:rPr>
        <w:t>Let’s Get Started</w:t>
      </w:r>
    </w:p>
    <w:p w14:paraId="11DD0893" w14:textId="77777777" w:rsidR="000E46C4" w:rsidRDefault="00EB1A3C" w:rsidP="007D4B13">
      <w:pPr>
        <w:pStyle w:val="BodyText"/>
        <w:spacing w:after="0"/>
      </w:pPr>
      <w:r w:rsidRPr="000E46C4">
        <w:t>To learn more about how Price Dimensions can help</w:t>
      </w:r>
      <w:r w:rsidR="00507BD0" w:rsidRPr="000E46C4">
        <w:t xml:space="preserve"> your organization, please contact </w:t>
      </w:r>
      <w:r w:rsidR="0039337F" w:rsidRPr="000E46C4">
        <w:br/>
      </w:r>
      <w:r w:rsidR="00507BD0" w:rsidRPr="000E46C4">
        <w:t>Jon Hauptman at:</w:t>
      </w:r>
      <w:r w:rsidR="00263774" w:rsidRPr="000E46C4">
        <w:t xml:space="preserve"> </w:t>
      </w:r>
      <w:hyperlink r:id="rId9" w:history="1">
        <w:r w:rsidR="00507BD0" w:rsidRPr="000E46C4">
          <w:rPr>
            <w:rStyle w:val="Hyperlink"/>
          </w:rPr>
          <w:t>jon.hauptman@pricedimensions.com</w:t>
        </w:r>
      </w:hyperlink>
      <w:r w:rsidR="00507BD0" w:rsidRPr="000E46C4">
        <w:t xml:space="preserve"> or C: 847-226-5766</w:t>
      </w:r>
      <w:r w:rsidR="00A50B2C" w:rsidRPr="000E46C4">
        <w:t>.</w:t>
      </w:r>
      <w:r w:rsidR="00AC32AC" w:rsidRPr="000E46C4">
        <w:br/>
      </w:r>
    </w:p>
    <w:p w14:paraId="4C70DCAF" w14:textId="77777777" w:rsidR="000E46C4" w:rsidRDefault="000E46C4" w:rsidP="0012778D">
      <w:pPr>
        <w:pStyle w:val="Heading3"/>
      </w:pPr>
      <w:r>
        <w:br w:type="page"/>
      </w:r>
    </w:p>
    <w:p w14:paraId="2D1ED149" w14:textId="02658227" w:rsidR="0012778D" w:rsidRDefault="0012778D" w:rsidP="0012778D">
      <w:pPr>
        <w:pStyle w:val="Heading3"/>
      </w:pPr>
      <w:r>
        <w:lastRenderedPageBreak/>
        <w:t>Who We Work With</w:t>
      </w:r>
    </w:p>
    <w:p w14:paraId="062E33A0" w14:textId="2B052C6C" w:rsidR="005C16D3" w:rsidRPr="00DF7E34" w:rsidRDefault="003A4A99" w:rsidP="007D4B13">
      <w:pPr>
        <w:pStyle w:val="BodyText"/>
        <w:spacing w:after="0"/>
      </w:pPr>
      <w:r w:rsidRPr="00DF7E34">
        <w:rPr>
          <w:noProof/>
        </w:rPr>
        <w:drawing>
          <wp:anchor distT="0" distB="0" distL="114300" distR="114300" simplePos="0" relativeHeight="251660288" behindDoc="0" locked="0" layoutInCell="1" allowOverlap="1" wp14:anchorId="29E6A29A" wp14:editId="7C3A13DA">
            <wp:simplePos x="0" y="0"/>
            <wp:positionH relativeFrom="column">
              <wp:posOffset>4760595</wp:posOffset>
            </wp:positionH>
            <wp:positionV relativeFrom="paragraph">
              <wp:posOffset>4754245</wp:posOffset>
            </wp:positionV>
            <wp:extent cx="1116330" cy="422275"/>
            <wp:effectExtent l="0" t="0" r="7620" b="0"/>
            <wp:wrapNone/>
            <wp:docPr id="17412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12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9842" b="32342"/>
                    <a:stretch/>
                  </pic:blipFill>
                  <pic:spPr bwMode="auto">
                    <a:xfrm>
                      <a:off x="0" y="0"/>
                      <a:ext cx="1116330" cy="422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6620C" w:rsidRPr="00DF7E34">
        <w:rPr>
          <w:noProof/>
        </w:rPr>
        <w:drawing>
          <wp:anchor distT="0" distB="0" distL="114300" distR="114300" simplePos="0" relativeHeight="251668480" behindDoc="0" locked="0" layoutInCell="1" allowOverlap="1" wp14:anchorId="361C1086" wp14:editId="129A2A73">
            <wp:simplePos x="0" y="0"/>
            <wp:positionH relativeFrom="column">
              <wp:posOffset>3119120</wp:posOffset>
            </wp:positionH>
            <wp:positionV relativeFrom="paragraph">
              <wp:posOffset>4531360</wp:posOffset>
            </wp:positionV>
            <wp:extent cx="1391478" cy="781681"/>
            <wp:effectExtent l="0" t="0" r="0" b="0"/>
            <wp:wrapNone/>
            <wp:docPr id="17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Picture 16"/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1478" cy="78168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6620C" w:rsidRPr="00DF7E34">
        <w:rPr>
          <w:noProof/>
        </w:rPr>
        <w:drawing>
          <wp:anchor distT="0" distB="0" distL="114300" distR="114300" simplePos="0" relativeHeight="251669504" behindDoc="0" locked="0" layoutInCell="1" allowOverlap="1" wp14:anchorId="7BE235E4" wp14:editId="69F434CF">
            <wp:simplePos x="0" y="0"/>
            <wp:positionH relativeFrom="column">
              <wp:posOffset>1797225</wp:posOffset>
            </wp:positionH>
            <wp:positionV relativeFrom="paragraph">
              <wp:posOffset>4710430</wp:posOffset>
            </wp:positionV>
            <wp:extent cx="871226" cy="534781"/>
            <wp:effectExtent l="0" t="0" r="5080" b="0"/>
            <wp:wrapNone/>
            <wp:docPr id="19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Picture 18"/>
                    <pic:cNvPicPr>
                      <a:picLocks noChangeAspect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71226" cy="53478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6620C" w:rsidRPr="00DF7E34">
        <w:rPr>
          <w:noProof/>
        </w:rPr>
        <w:drawing>
          <wp:anchor distT="0" distB="0" distL="114300" distR="114300" simplePos="0" relativeHeight="251679744" behindDoc="0" locked="0" layoutInCell="1" allowOverlap="1" wp14:anchorId="4E904C2C" wp14:editId="2C2FDBE9">
            <wp:simplePos x="0" y="0"/>
            <wp:positionH relativeFrom="column">
              <wp:posOffset>34925</wp:posOffset>
            </wp:positionH>
            <wp:positionV relativeFrom="paragraph">
              <wp:posOffset>4835525</wp:posOffset>
            </wp:positionV>
            <wp:extent cx="1343770" cy="412241"/>
            <wp:effectExtent l="0" t="0" r="8890" b="6985"/>
            <wp:wrapNone/>
            <wp:docPr id="6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5"/>
                    <pic:cNvPicPr>
                      <a:picLocks noChangeAspect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43770" cy="41224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6620C" w:rsidRPr="00D149BA">
        <w:rPr>
          <w:noProof/>
        </w:rPr>
        <w:drawing>
          <wp:anchor distT="0" distB="0" distL="114300" distR="114300" simplePos="0" relativeHeight="251689984" behindDoc="0" locked="0" layoutInCell="1" allowOverlap="1" wp14:anchorId="29139C9C" wp14:editId="750D5909">
            <wp:simplePos x="0" y="0"/>
            <wp:positionH relativeFrom="column">
              <wp:posOffset>4759960</wp:posOffset>
            </wp:positionH>
            <wp:positionV relativeFrom="paragraph">
              <wp:posOffset>3794125</wp:posOffset>
            </wp:positionV>
            <wp:extent cx="965022" cy="433114"/>
            <wp:effectExtent l="0" t="0" r="6985" b="5080"/>
            <wp:wrapNone/>
            <wp:docPr id="1663358274" name="Picture 1663358274" descr="A picture containing text, font, graphics, graphic design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704D721E-9FAE-5C15-45AC-83B7C3C66252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3" descr="A picture containing text, font, graphics, graphic design&#10;&#10;Description automatically generated">
                      <a:extLst>
                        <a:ext uri="{FF2B5EF4-FFF2-40B4-BE49-F238E27FC236}">
                          <a16:creationId xmlns:a16="http://schemas.microsoft.com/office/drawing/2014/main" id="{704D721E-9FAE-5C15-45AC-83B7C3C66252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65022" cy="43311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6620C" w:rsidRPr="00DF7E34">
        <w:rPr>
          <w:noProof/>
        </w:rPr>
        <w:drawing>
          <wp:anchor distT="0" distB="0" distL="114300" distR="114300" simplePos="0" relativeHeight="251678720" behindDoc="0" locked="0" layoutInCell="1" allowOverlap="1" wp14:anchorId="00D003CA" wp14:editId="3147689B">
            <wp:simplePos x="0" y="0"/>
            <wp:positionH relativeFrom="column">
              <wp:posOffset>2901950</wp:posOffset>
            </wp:positionH>
            <wp:positionV relativeFrom="paragraph">
              <wp:posOffset>3848735</wp:posOffset>
            </wp:positionV>
            <wp:extent cx="1485900" cy="332238"/>
            <wp:effectExtent l="0" t="0" r="0" b="0"/>
            <wp:wrapNone/>
            <wp:docPr id="30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Picture 29"/>
                    <pic:cNvPicPr>
                      <a:picLocks noChangeAspect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33223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114C9" w:rsidRPr="00DF7E34">
        <w:rPr>
          <w:noProof/>
        </w:rPr>
        <w:drawing>
          <wp:anchor distT="0" distB="0" distL="114300" distR="114300" simplePos="0" relativeHeight="251672576" behindDoc="0" locked="0" layoutInCell="1" allowOverlap="1" wp14:anchorId="5063DE0D" wp14:editId="419CF14A">
            <wp:simplePos x="0" y="0"/>
            <wp:positionH relativeFrom="column">
              <wp:posOffset>3300425</wp:posOffset>
            </wp:positionH>
            <wp:positionV relativeFrom="paragraph">
              <wp:posOffset>2973070</wp:posOffset>
            </wp:positionV>
            <wp:extent cx="1024255" cy="408940"/>
            <wp:effectExtent l="0" t="0" r="4445" b="0"/>
            <wp:wrapNone/>
            <wp:docPr id="9224" name="Picture 12" descr="GN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24" name="Picture 12" descr="GNC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4255" cy="408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27E5D" w:rsidRPr="00DF7E34">
        <w:rPr>
          <w:noProof/>
        </w:rPr>
        <w:drawing>
          <wp:anchor distT="0" distB="0" distL="114300" distR="114300" simplePos="0" relativeHeight="251661312" behindDoc="0" locked="0" layoutInCell="1" allowOverlap="1" wp14:anchorId="53B6B6FA" wp14:editId="7245C27F">
            <wp:simplePos x="0" y="0"/>
            <wp:positionH relativeFrom="margin">
              <wp:align>center</wp:align>
            </wp:positionH>
            <wp:positionV relativeFrom="paragraph">
              <wp:posOffset>6406489</wp:posOffset>
            </wp:positionV>
            <wp:extent cx="2216687" cy="438288"/>
            <wp:effectExtent l="0" t="0" r="0" b="0"/>
            <wp:wrapNone/>
            <wp:docPr id="9237" name="Picture 25" descr="United Texa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37" name="Picture 25" descr="United Texas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6687" cy="4382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149BA" w:rsidRPr="00DF7E34">
        <w:rPr>
          <w:noProof/>
        </w:rPr>
        <w:drawing>
          <wp:anchor distT="0" distB="0" distL="114300" distR="114300" simplePos="0" relativeHeight="251663360" behindDoc="0" locked="0" layoutInCell="1" allowOverlap="1" wp14:anchorId="00B960D5" wp14:editId="62A2B459">
            <wp:simplePos x="0" y="0"/>
            <wp:positionH relativeFrom="column">
              <wp:posOffset>4890974</wp:posOffset>
            </wp:positionH>
            <wp:positionV relativeFrom="paragraph">
              <wp:posOffset>5597017</wp:posOffset>
            </wp:positionV>
            <wp:extent cx="1411441" cy="288539"/>
            <wp:effectExtent l="0" t="0" r="0" b="0"/>
            <wp:wrapNone/>
            <wp:docPr id="1741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11" name="Picture 3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1441" cy="288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149BA" w:rsidRPr="00DF7E34">
        <w:rPr>
          <w:noProof/>
        </w:rPr>
        <w:drawing>
          <wp:anchor distT="0" distB="0" distL="114300" distR="114300" simplePos="0" relativeHeight="251662336" behindDoc="0" locked="0" layoutInCell="1" allowOverlap="1" wp14:anchorId="60E30FBE" wp14:editId="2CD21943">
            <wp:simplePos x="0" y="0"/>
            <wp:positionH relativeFrom="column">
              <wp:posOffset>3159379</wp:posOffset>
            </wp:positionH>
            <wp:positionV relativeFrom="paragraph">
              <wp:posOffset>5585130</wp:posOffset>
            </wp:positionV>
            <wp:extent cx="1264258" cy="384979"/>
            <wp:effectExtent l="0" t="0" r="0" b="0"/>
            <wp:wrapNone/>
            <wp:docPr id="9240" name="Picture 28" descr="roche%20bros%20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40" name="Picture 28" descr="roche%20bros%20logo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4258" cy="3849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F0153" w:rsidRPr="00DF7E34">
        <w:rPr>
          <w:noProof/>
        </w:rPr>
        <w:drawing>
          <wp:anchor distT="0" distB="0" distL="114300" distR="114300" simplePos="0" relativeHeight="251665408" behindDoc="0" locked="0" layoutInCell="1" allowOverlap="1" wp14:anchorId="0644F124" wp14:editId="79839627">
            <wp:simplePos x="0" y="0"/>
            <wp:positionH relativeFrom="margin">
              <wp:posOffset>1520901</wp:posOffset>
            </wp:positionH>
            <wp:positionV relativeFrom="paragraph">
              <wp:posOffset>1170305</wp:posOffset>
            </wp:positionV>
            <wp:extent cx="533299" cy="663934"/>
            <wp:effectExtent l="0" t="0" r="635" b="3175"/>
            <wp:wrapNone/>
            <wp:docPr id="12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3"/>
                    <pic:cNvPicPr>
                      <a:picLocks noChangeAspect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3299" cy="66393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F0153" w:rsidRPr="00B90577">
        <w:rPr>
          <w:noProof/>
        </w:rPr>
        <w:drawing>
          <wp:anchor distT="0" distB="0" distL="114300" distR="114300" simplePos="0" relativeHeight="251688960" behindDoc="0" locked="0" layoutInCell="1" allowOverlap="1" wp14:anchorId="7B5518E0" wp14:editId="584FA7A8">
            <wp:simplePos x="0" y="0"/>
            <wp:positionH relativeFrom="margin">
              <wp:posOffset>-233528</wp:posOffset>
            </wp:positionH>
            <wp:positionV relativeFrom="paragraph">
              <wp:posOffset>1249680</wp:posOffset>
            </wp:positionV>
            <wp:extent cx="1403985" cy="454660"/>
            <wp:effectExtent l="0" t="0" r="5715" b="2540"/>
            <wp:wrapNone/>
            <wp:docPr id="1035268425" name="Picture 1035268425" descr="Text, logo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8BCCFD68-81C3-A99F-0D6D-CAFBAC2EDF25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6" descr="Text, logo&#10;&#10;Description automatically generated">
                      <a:extLst>
                        <a:ext uri="{FF2B5EF4-FFF2-40B4-BE49-F238E27FC236}">
                          <a16:creationId xmlns:a16="http://schemas.microsoft.com/office/drawing/2014/main" id="{8BCCFD68-81C3-A99F-0D6D-CAFBAC2EDF25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03985" cy="4546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F0153" w:rsidRPr="00DF7E34">
        <w:rPr>
          <w:noProof/>
        </w:rPr>
        <w:drawing>
          <wp:anchor distT="0" distB="0" distL="114300" distR="114300" simplePos="0" relativeHeight="251664384" behindDoc="0" locked="0" layoutInCell="1" allowOverlap="1" wp14:anchorId="2694281E" wp14:editId="7E6DF841">
            <wp:simplePos x="0" y="0"/>
            <wp:positionH relativeFrom="column">
              <wp:posOffset>2324075</wp:posOffset>
            </wp:positionH>
            <wp:positionV relativeFrom="paragraph">
              <wp:posOffset>1296010</wp:posOffset>
            </wp:positionV>
            <wp:extent cx="1025792" cy="288539"/>
            <wp:effectExtent l="0" t="0" r="3175" b="0"/>
            <wp:wrapNone/>
            <wp:docPr id="27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Picture 26"/>
                    <pic:cNvPicPr>
                      <a:picLocks noChangeAspect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25792" cy="28853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F0153" w:rsidRPr="00DF7E34">
        <w:rPr>
          <w:noProof/>
        </w:rPr>
        <w:drawing>
          <wp:anchor distT="0" distB="0" distL="114300" distR="114300" simplePos="0" relativeHeight="251666432" behindDoc="0" locked="0" layoutInCell="1" allowOverlap="1" wp14:anchorId="3F284338" wp14:editId="6A0285FC">
            <wp:simplePos x="0" y="0"/>
            <wp:positionH relativeFrom="margin">
              <wp:posOffset>3756355</wp:posOffset>
            </wp:positionH>
            <wp:positionV relativeFrom="paragraph">
              <wp:posOffset>1210853</wp:posOffset>
            </wp:positionV>
            <wp:extent cx="683602" cy="497978"/>
            <wp:effectExtent l="0" t="0" r="2540" b="0"/>
            <wp:wrapNone/>
            <wp:docPr id="24" name="Picture 23" descr="BigY_2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Picture 23" descr="BigY_2009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602" cy="4979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F0153" w:rsidRPr="003C4C36">
        <w:rPr>
          <w:noProof/>
        </w:rPr>
        <w:drawing>
          <wp:anchor distT="0" distB="0" distL="114300" distR="114300" simplePos="0" relativeHeight="251686912" behindDoc="0" locked="0" layoutInCell="1" allowOverlap="1" wp14:anchorId="33008CD1" wp14:editId="3E88E9B5">
            <wp:simplePos x="0" y="0"/>
            <wp:positionH relativeFrom="column">
              <wp:posOffset>4601185</wp:posOffset>
            </wp:positionH>
            <wp:positionV relativeFrom="paragraph">
              <wp:posOffset>1271677</wp:posOffset>
            </wp:positionV>
            <wp:extent cx="1280160" cy="323557"/>
            <wp:effectExtent l="0" t="0" r="0" b="635"/>
            <wp:wrapNone/>
            <wp:docPr id="1674259935" name="Picture 1674259935" descr="A blue letter on a white background&#10;&#10;Description automatically generated with low confidence">
              <a:extLst xmlns:a="http://schemas.openxmlformats.org/drawingml/2006/main">
                <a:ext uri="{FF2B5EF4-FFF2-40B4-BE49-F238E27FC236}">
                  <a16:creationId xmlns:a16="http://schemas.microsoft.com/office/drawing/2014/main" id="{8B053F9D-B77D-BEB5-C9CB-375760ECCF24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" descr="A blue letter on a white background&#10;&#10;Description automatically generated with low confidence">
                      <a:extLst>
                        <a:ext uri="{FF2B5EF4-FFF2-40B4-BE49-F238E27FC236}">
                          <a16:creationId xmlns:a16="http://schemas.microsoft.com/office/drawing/2014/main" id="{8B053F9D-B77D-BEB5-C9CB-375760ECCF24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80160" cy="32355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D7922">
        <w:t>For the past 25 years, o</w:t>
      </w:r>
      <w:r w:rsidR="005C16D3" w:rsidRPr="00DF7E34">
        <w:t xml:space="preserve">ur methods, </w:t>
      </w:r>
      <w:r w:rsidR="00E15A15" w:rsidRPr="00DF7E34">
        <w:t>analytics</w:t>
      </w:r>
      <w:r w:rsidR="00AE458F">
        <w:t>,</w:t>
      </w:r>
      <w:r w:rsidR="00E15A15" w:rsidRPr="00DF7E34">
        <w:t xml:space="preserve"> and decision-support tools have been successfully applied at over </w:t>
      </w:r>
      <w:r w:rsidR="00BB2520">
        <w:t>6</w:t>
      </w:r>
      <w:r w:rsidR="00E15A15" w:rsidRPr="00DF7E34">
        <w:t xml:space="preserve">0 supermarket </w:t>
      </w:r>
      <w:r w:rsidR="002D7922">
        <w:t>companies</w:t>
      </w:r>
      <w:r w:rsidR="00E15A15" w:rsidRPr="00DF7E34">
        <w:t xml:space="preserve"> across North America including…</w:t>
      </w:r>
      <w:r w:rsidR="00177252" w:rsidRPr="00DF7E34">
        <w:br/>
      </w:r>
      <w:r w:rsidR="00E519C9" w:rsidRPr="00DF7E34">
        <w:rPr>
          <w:noProof/>
        </w:rPr>
        <w:drawing>
          <wp:anchor distT="0" distB="0" distL="114300" distR="114300" simplePos="0" relativeHeight="251670528" behindDoc="0" locked="0" layoutInCell="1" allowOverlap="1" wp14:anchorId="4D7A3334" wp14:editId="4E7C30EB">
            <wp:simplePos x="0" y="0"/>
            <wp:positionH relativeFrom="column">
              <wp:posOffset>1637721</wp:posOffset>
            </wp:positionH>
            <wp:positionV relativeFrom="paragraph">
              <wp:posOffset>5645289</wp:posOffset>
            </wp:positionV>
            <wp:extent cx="784734" cy="334231"/>
            <wp:effectExtent l="0" t="0" r="0" b="8890"/>
            <wp:wrapNone/>
            <wp:docPr id="26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Picture 25"/>
                    <pic:cNvPicPr>
                      <a:picLocks noChangeAspect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4734" cy="33423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519C9" w:rsidRPr="00DF7E34">
        <w:rPr>
          <w:noProof/>
        </w:rPr>
        <w:drawing>
          <wp:anchor distT="0" distB="0" distL="114300" distR="114300" simplePos="0" relativeHeight="251671552" behindDoc="0" locked="0" layoutInCell="1" allowOverlap="1" wp14:anchorId="1B9696BD" wp14:editId="0085FE56">
            <wp:simplePos x="0" y="0"/>
            <wp:positionH relativeFrom="margin">
              <wp:align>left</wp:align>
            </wp:positionH>
            <wp:positionV relativeFrom="paragraph">
              <wp:posOffset>5629082</wp:posOffset>
            </wp:positionV>
            <wp:extent cx="960680" cy="318687"/>
            <wp:effectExtent l="0" t="0" r="0" b="5715"/>
            <wp:wrapNone/>
            <wp:docPr id="21506" name="Picture 21505" descr="A picture containing text, clip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506" name="Picture 21505" descr="A picture containing text, clipart&#10;&#10;Description automatically generated"/>
                    <pic:cNvPicPr>
                      <a:picLocks noChangeAspect="1"/>
                    </pic:cNvPicPr>
                  </pic:nvPicPr>
                  <pic:blipFill rotWithShape="1"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95" t="15883" r="709" b="25153"/>
                    <a:stretch/>
                  </pic:blipFill>
                  <pic:spPr>
                    <a:xfrm>
                      <a:off x="0" y="0"/>
                      <a:ext cx="960680" cy="31868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519C9" w:rsidRPr="00DF7E34">
        <w:rPr>
          <w:noProof/>
        </w:rPr>
        <w:drawing>
          <wp:anchor distT="0" distB="0" distL="114300" distR="114300" simplePos="0" relativeHeight="251681792" behindDoc="0" locked="0" layoutInCell="1" allowOverlap="1" wp14:anchorId="1D8553D2" wp14:editId="332B6E9C">
            <wp:simplePos x="0" y="0"/>
            <wp:positionH relativeFrom="margin">
              <wp:posOffset>4736851</wp:posOffset>
            </wp:positionH>
            <wp:positionV relativeFrom="paragraph">
              <wp:posOffset>2951259</wp:posOffset>
            </wp:positionV>
            <wp:extent cx="970059" cy="582222"/>
            <wp:effectExtent l="0" t="0" r="1905" b="8890"/>
            <wp:wrapNone/>
            <wp:docPr id="21509" name="Picture 215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509" name="Picture 21508"/>
                    <pic:cNvPicPr>
                      <a:picLocks noChangeAspect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70059" cy="58222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519C9" w:rsidRPr="00DF7E34">
        <w:rPr>
          <w:noProof/>
        </w:rPr>
        <w:drawing>
          <wp:anchor distT="0" distB="0" distL="114300" distR="114300" simplePos="0" relativeHeight="251684864" behindDoc="0" locked="0" layoutInCell="1" allowOverlap="1" wp14:anchorId="7C02B161" wp14:editId="30C77DE0">
            <wp:simplePos x="0" y="0"/>
            <wp:positionH relativeFrom="column">
              <wp:posOffset>1637554</wp:posOffset>
            </wp:positionH>
            <wp:positionV relativeFrom="paragraph">
              <wp:posOffset>3867852</wp:posOffset>
            </wp:positionV>
            <wp:extent cx="820850" cy="497979"/>
            <wp:effectExtent l="0" t="0" r="0" b="0"/>
            <wp:wrapNone/>
            <wp:docPr id="7" name="Picture 6" descr="A picture containing text, sign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8EB0CD46-88B1-2E16-98B2-461CE69B33C2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6" descr="A picture containing text, sign&#10;&#10;Description automatically generated">
                      <a:extLst>
                        <a:ext uri="{FF2B5EF4-FFF2-40B4-BE49-F238E27FC236}">
                          <a16:creationId xmlns:a16="http://schemas.microsoft.com/office/drawing/2014/main" id="{8EB0CD46-88B1-2E16-98B2-461CE69B33C2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20850" cy="49797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519C9" w:rsidRPr="00DF7E34">
        <w:rPr>
          <w:noProof/>
        </w:rPr>
        <w:drawing>
          <wp:anchor distT="0" distB="0" distL="114300" distR="114300" simplePos="0" relativeHeight="251677696" behindDoc="0" locked="0" layoutInCell="1" allowOverlap="1" wp14:anchorId="6C79F281" wp14:editId="183D034D">
            <wp:simplePos x="0" y="0"/>
            <wp:positionH relativeFrom="margin">
              <wp:align>left</wp:align>
            </wp:positionH>
            <wp:positionV relativeFrom="paragraph">
              <wp:posOffset>3903677</wp:posOffset>
            </wp:positionV>
            <wp:extent cx="936487" cy="421419"/>
            <wp:effectExtent l="0" t="0" r="0" b="0"/>
            <wp:wrapNone/>
            <wp:docPr id="16" name="Picture 1" descr="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Picture 1" descr="Text&#10;&#10;Description automatically generated"/>
                    <pic:cNvPicPr>
                      <a:picLocks noChangeAspect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6487" cy="42141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519C9" w:rsidRPr="00DF7E34">
        <w:rPr>
          <w:noProof/>
        </w:rPr>
        <w:drawing>
          <wp:anchor distT="0" distB="0" distL="114300" distR="114300" simplePos="0" relativeHeight="251675648" behindDoc="0" locked="0" layoutInCell="1" allowOverlap="1" wp14:anchorId="1E5D2D6B" wp14:editId="78A86DF7">
            <wp:simplePos x="0" y="0"/>
            <wp:positionH relativeFrom="page">
              <wp:posOffset>2512612</wp:posOffset>
            </wp:positionH>
            <wp:positionV relativeFrom="paragraph">
              <wp:posOffset>2973788</wp:posOffset>
            </wp:positionV>
            <wp:extent cx="1068536" cy="381552"/>
            <wp:effectExtent l="0" t="0" r="0" b="0"/>
            <wp:wrapNone/>
            <wp:docPr id="14" name="Picture 13" descr="Logo, company nam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Picture 13" descr="Logo, company name&#10;&#10;Description automatically generated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076849" cy="3845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519C9" w:rsidRPr="00DF7E34">
        <w:rPr>
          <w:noProof/>
        </w:rPr>
        <w:drawing>
          <wp:anchor distT="0" distB="0" distL="114300" distR="114300" simplePos="0" relativeHeight="251673600" behindDoc="0" locked="0" layoutInCell="1" allowOverlap="1" wp14:anchorId="1B876218" wp14:editId="0610264B">
            <wp:simplePos x="0" y="0"/>
            <wp:positionH relativeFrom="margin">
              <wp:posOffset>4563883</wp:posOffset>
            </wp:positionH>
            <wp:positionV relativeFrom="paragraph">
              <wp:posOffset>2043430</wp:posOffset>
            </wp:positionV>
            <wp:extent cx="1103240" cy="551346"/>
            <wp:effectExtent l="0" t="0" r="1905" b="1270"/>
            <wp:wrapNone/>
            <wp:docPr id="29" name="Picture 28" descr="FairwayMarke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Picture 28" descr="FairwayMarket_Logo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3240" cy="5513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519C9" w:rsidRPr="00DF7E34">
        <w:rPr>
          <w:noProof/>
        </w:rPr>
        <w:drawing>
          <wp:anchor distT="0" distB="0" distL="114300" distR="114300" simplePos="0" relativeHeight="251676672" behindDoc="0" locked="0" layoutInCell="1" allowOverlap="1" wp14:anchorId="6ED371FB" wp14:editId="2ACC4907">
            <wp:simplePos x="0" y="0"/>
            <wp:positionH relativeFrom="column">
              <wp:posOffset>3442501</wp:posOffset>
            </wp:positionH>
            <wp:positionV relativeFrom="paragraph">
              <wp:posOffset>1867839</wp:posOffset>
            </wp:positionV>
            <wp:extent cx="759542" cy="759542"/>
            <wp:effectExtent l="0" t="0" r="2540" b="2540"/>
            <wp:wrapNone/>
            <wp:docPr id="21507" name="Picture 21506" descr="Logo, company nam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507" name="Picture 21506" descr="Logo, company name&#10;&#10;Description automatically generated"/>
                    <pic:cNvPicPr>
                      <a:picLocks noChangeAspect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9542" cy="75954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519C9" w:rsidRPr="00DF7E34">
        <w:rPr>
          <w:noProof/>
        </w:rPr>
        <w:drawing>
          <wp:anchor distT="0" distB="0" distL="114300" distR="114300" simplePos="0" relativeHeight="251683840" behindDoc="0" locked="0" layoutInCell="1" allowOverlap="1" wp14:anchorId="1E1BFAEE" wp14:editId="55080FB2">
            <wp:simplePos x="0" y="0"/>
            <wp:positionH relativeFrom="column">
              <wp:posOffset>-269820</wp:posOffset>
            </wp:positionH>
            <wp:positionV relativeFrom="paragraph">
              <wp:posOffset>2033905</wp:posOffset>
            </wp:positionV>
            <wp:extent cx="1717482" cy="458513"/>
            <wp:effectExtent l="0" t="0" r="0" b="0"/>
            <wp:wrapNone/>
            <wp:docPr id="8" name="Picture 7" descr="A picture containing drawing, food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DA83936A-8452-4520-8BD8-CEEE75B42C0B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7" descr="A picture containing drawing, food&#10;&#10;Description automatically generated">
                      <a:extLst>
                        <a:ext uri="{FF2B5EF4-FFF2-40B4-BE49-F238E27FC236}">
                          <a16:creationId xmlns:a16="http://schemas.microsoft.com/office/drawing/2014/main" id="{DA83936A-8452-4520-8BD8-CEEE75B42C0B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17482" cy="45851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519C9" w:rsidRPr="00DF7E34">
        <w:rPr>
          <w:noProof/>
        </w:rPr>
        <w:drawing>
          <wp:anchor distT="0" distB="0" distL="114300" distR="114300" simplePos="0" relativeHeight="251674624" behindDoc="0" locked="0" layoutInCell="1" allowOverlap="1" wp14:anchorId="0A161C07" wp14:editId="41139D01">
            <wp:simplePos x="0" y="0"/>
            <wp:positionH relativeFrom="margin">
              <wp:align>left</wp:align>
            </wp:positionH>
            <wp:positionV relativeFrom="paragraph">
              <wp:posOffset>2997393</wp:posOffset>
            </wp:positionV>
            <wp:extent cx="1013989" cy="372276"/>
            <wp:effectExtent l="0" t="0" r="0" b="8890"/>
            <wp:wrapNone/>
            <wp:docPr id="15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Picture 4"/>
                    <pic:cNvPicPr>
                      <a:picLocks noChangeAspect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3989" cy="37227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519C9" w:rsidRPr="00DF7E34">
        <w:rPr>
          <w:noProof/>
        </w:rPr>
        <w:drawing>
          <wp:anchor distT="0" distB="0" distL="114300" distR="114300" simplePos="0" relativeHeight="251682816" behindDoc="0" locked="0" layoutInCell="1" allowOverlap="1" wp14:anchorId="13812FE0" wp14:editId="771A253D">
            <wp:simplePos x="0" y="0"/>
            <wp:positionH relativeFrom="column">
              <wp:posOffset>1446640</wp:posOffset>
            </wp:positionH>
            <wp:positionV relativeFrom="paragraph">
              <wp:posOffset>2162672</wp:posOffset>
            </wp:positionV>
            <wp:extent cx="1654356" cy="351376"/>
            <wp:effectExtent l="0" t="0" r="3175" b="0"/>
            <wp:wrapNone/>
            <wp:docPr id="31" name="Picture 30">
              <a:extLst xmlns:a="http://schemas.openxmlformats.org/drawingml/2006/main">
                <a:ext uri="{FF2B5EF4-FFF2-40B4-BE49-F238E27FC236}">
                  <a16:creationId xmlns:a16="http://schemas.microsoft.com/office/drawing/2014/main" id="{2A7722C3-CB94-41CD-8F2D-E201C460E6A5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Picture 30">
                      <a:extLst>
                        <a:ext uri="{FF2B5EF4-FFF2-40B4-BE49-F238E27FC236}">
                          <a16:creationId xmlns:a16="http://schemas.microsoft.com/office/drawing/2014/main" id="{2A7722C3-CB94-41CD-8F2D-E201C460E6A5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4356" cy="35137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5C16D3" w:rsidRPr="00DF7E34" w:rsidSect="00C303CF">
      <w:footerReference w:type="even" r:id="rId36"/>
      <w:footerReference w:type="default" r:id="rId37"/>
      <w:headerReference w:type="first" r:id="rId38"/>
      <w:footerReference w:type="first" r:id="rId39"/>
      <w:footnotePr>
        <w:numRestart w:val="eachPage"/>
      </w:footnotePr>
      <w:pgSz w:w="12240" w:h="15840" w:code="1"/>
      <w:pgMar w:top="1440" w:right="1440" w:bottom="1440" w:left="1440" w:header="1166" w:footer="965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E0340D" w14:textId="77777777" w:rsidR="00C303CF" w:rsidRDefault="00C303CF">
      <w:r>
        <w:separator/>
      </w:r>
    </w:p>
  </w:endnote>
  <w:endnote w:type="continuationSeparator" w:id="0">
    <w:p w14:paraId="0A740A4B" w14:textId="77777777" w:rsidR="00C303CF" w:rsidRDefault="00C303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24D548" w14:textId="77777777" w:rsidR="006F2D31" w:rsidRDefault="006F2D31">
    <w:pPr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</w:t>
    </w:r>
    <w:r>
      <w:rPr>
        <w:rStyle w:val="PageNumber"/>
      </w:rPr>
      <w:fldChar w:fldCharType="end"/>
    </w:r>
  </w:p>
  <w:p w14:paraId="0816E4A1" w14:textId="77777777" w:rsidR="006F2D31" w:rsidRDefault="006F2D31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B3C4E2" w14:textId="3EED3C94" w:rsidR="00AF617B" w:rsidRPr="00AF617B" w:rsidRDefault="00AF617B" w:rsidP="00AF617B">
    <w:pPr>
      <w:pStyle w:val="Foot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2E39D03C" wp14:editId="640042C3">
          <wp:simplePos x="0" y="0"/>
          <wp:positionH relativeFrom="column">
            <wp:posOffset>-180975</wp:posOffset>
          </wp:positionH>
          <wp:positionV relativeFrom="paragraph">
            <wp:posOffset>302895</wp:posOffset>
          </wp:positionV>
          <wp:extent cx="1071797" cy="272415"/>
          <wp:effectExtent l="0" t="0" r="0" b="0"/>
          <wp:wrapSquare wrapText="bothSides"/>
          <wp:docPr id="5" name="Picture 5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Tex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1797" cy="2724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5551D8" w14:textId="73C0B079" w:rsidR="00AF617B" w:rsidRDefault="00AF617B">
    <w:pPr>
      <w:pStyle w:val="Foot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423F1695" wp14:editId="325CF8BB">
          <wp:simplePos x="0" y="0"/>
          <wp:positionH relativeFrom="column">
            <wp:posOffset>-333375</wp:posOffset>
          </wp:positionH>
          <wp:positionV relativeFrom="paragraph">
            <wp:posOffset>302895</wp:posOffset>
          </wp:positionV>
          <wp:extent cx="1183702" cy="300858"/>
          <wp:effectExtent l="0" t="0" r="0" b="4445"/>
          <wp:wrapSquare wrapText="bothSides"/>
          <wp:docPr id="4" name="Picture 4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" descr="Tex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83702" cy="30085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984CE5" w14:textId="77777777" w:rsidR="00C303CF" w:rsidRDefault="00C303CF">
      <w:r>
        <w:separator/>
      </w:r>
    </w:p>
  </w:footnote>
  <w:footnote w:type="continuationSeparator" w:id="0">
    <w:p w14:paraId="7D168379" w14:textId="77777777" w:rsidR="00C303CF" w:rsidRDefault="00C303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3236C8" w14:textId="5B5026AB" w:rsidR="00C94469" w:rsidRPr="005D3789" w:rsidRDefault="00324AB2" w:rsidP="005D3789">
    <w:pPr>
      <w:pStyle w:val="Header"/>
    </w:pPr>
    <w:r>
      <w:rPr>
        <w:noProof/>
      </w:rPr>
      <w:drawing>
        <wp:anchor distT="0" distB="0" distL="114300" distR="114300" simplePos="0" relativeHeight="251660288" behindDoc="1" locked="0" layoutInCell="1" allowOverlap="1" wp14:anchorId="2CE863C3" wp14:editId="096A6160">
          <wp:simplePos x="0" y="0"/>
          <wp:positionH relativeFrom="margin">
            <wp:align>center</wp:align>
          </wp:positionH>
          <wp:positionV relativeFrom="paragraph">
            <wp:posOffset>-360324</wp:posOffset>
          </wp:positionV>
          <wp:extent cx="3328416" cy="845972"/>
          <wp:effectExtent l="0" t="0" r="5715" b="0"/>
          <wp:wrapNone/>
          <wp:docPr id="1" name="Picture 1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Tex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328416" cy="84597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173446"/>
    <w:multiLevelType w:val="hybridMultilevel"/>
    <w:tmpl w:val="FBB87B04"/>
    <w:lvl w:ilvl="0" w:tplc="D4742500">
      <w:start w:val="1"/>
      <w:numFmt w:val="bullet"/>
      <w:pStyle w:val="Bullet3"/>
      <w:lvlText w:val=""/>
      <w:lvlJc w:val="left"/>
      <w:pPr>
        <w:tabs>
          <w:tab w:val="num" w:pos="1512"/>
        </w:tabs>
        <w:ind w:left="1512" w:hanging="360"/>
      </w:pPr>
      <w:rPr>
        <w:rFonts w:ascii="Symbol" w:hAnsi="Symbol" w:hint="default"/>
        <w:color w:val="FCB034" w:themeColor="accent3"/>
        <w:sz w:val="20"/>
        <w:u w:color="FFFFFF" w:themeColor="background1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526B00"/>
    <w:multiLevelType w:val="hybridMultilevel"/>
    <w:tmpl w:val="6AB668C6"/>
    <w:lvl w:ilvl="0" w:tplc="D948447A">
      <w:start w:val="1"/>
      <w:numFmt w:val="bullet"/>
      <w:pStyle w:val="Bullet1"/>
      <w:lvlText w:val=""/>
      <w:lvlJc w:val="left"/>
      <w:pPr>
        <w:tabs>
          <w:tab w:val="num" w:pos="792"/>
        </w:tabs>
        <w:ind w:left="792" w:hanging="360"/>
      </w:pPr>
      <w:rPr>
        <w:rFonts w:ascii="Symbol" w:hAnsi="Symbol" w:hint="default"/>
        <w:color w:val="007DC3" w:themeColor="accent1"/>
        <w:sz w:val="20"/>
        <w:u w:color="FFFFFF" w:themeColor="background1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E470C0"/>
    <w:multiLevelType w:val="multilevel"/>
    <w:tmpl w:val="F6FCEB66"/>
    <w:lvl w:ilvl="0">
      <w:start w:val="1"/>
      <w:numFmt w:val="bullet"/>
      <w:lvlText w:val=""/>
      <w:lvlJc w:val="left"/>
      <w:pPr>
        <w:tabs>
          <w:tab w:val="num" w:pos="1152"/>
        </w:tabs>
        <w:ind w:left="1152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846C83"/>
    <w:multiLevelType w:val="multilevel"/>
    <w:tmpl w:val="C316C270"/>
    <w:lvl w:ilvl="0">
      <w:start w:val="1"/>
      <w:numFmt w:val="bullet"/>
      <w:lvlText w:val=""/>
      <w:lvlJc w:val="left"/>
      <w:pPr>
        <w:tabs>
          <w:tab w:val="num" w:pos="1512"/>
        </w:tabs>
        <w:ind w:left="1512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DA6078"/>
    <w:multiLevelType w:val="hybridMultilevel"/>
    <w:tmpl w:val="06286E44"/>
    <w:lvl w:ilvl="0" w:tplc="80D0284E">
      <w:start w:val="1"/>
      <w:numFmt w:val="bullet"/>
      <w:lvlText w:val=""/>
      <w:lvlJc w:val="left"/>
      <w:pPr>
        <w:tabs>
          <w:tab w:val="num" w:pos="792"/>
        </w:tabs>
        <w:ind w:left="792" w:hanging="360"/>
      </w:pPr>
      <w:rPr>
        <w:rFonts w:ascii="Wingdings 3" w:hAnsi="Wingdings 3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162D22"/>
    <w:multiLevelType w:val="hybridMultilevel"/>
    <w:tmpl w:val="01B48ECC"/>
    <w:lvl w:ilvl="0" w:tplc="CB180F82">
      <w:start w:val="1"/>
      <w:numFmt w:val="bullet"/>
      <w:lvlText w:val=""/>
      <w:lvlJc w:val="left"/>
      <w:pPr>
        <w:tabs>
          <w:tab w:val="num" w:pos="1512"/>
        </w:tabs>
        <w:ind w:left="151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2D616A"/>
    <w:multiLevelType w:val="hybridMultilevel"/>
    <w:tmpl w:val="4C64F82C"/>
    <w:lvl w:ilvl="0" w:tplc="4E4E64BE">
      <w:start w:val="1"/>
      <w:numFmt w:val="bullet"/>
      <w:lvlText w:val="î"/>
      <w:lvlJc w:val="left"/>
      <w:pPr>
        <w:tabs>
          <w:tab w:val="num" w:pos="1152"/>
        </w:tabs>
        <w:ind w:left="1152" w:hanging="360"/>
      </w:pPr>
      <w:rPr>
        <w:rFonts w:ascii="Wingdings 3" w:hAnsi="Wingdings 3" w:hint="default"/>
        <w:sz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040086"/>
    <w:multiLevelType w:val="hybridMultilevel"/>
    <w:tmpl w:val="FDB0F694"/>
    <w:lvl w:ilvl="0" w:tplc="22AC6850">
      <w:start w:val="1"/>
      <w:numFmt w:val="bullet"/>
      <w:lvlText w:val="»"/>
      <w:lvlJc w:val="left"/>
      <w:pPr>
        <w:tabs>
          <w:tab w:val="num" w:pos="1512"/>
        </w:tabs>
        <w:ind w:left="1512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A35FFE"/>
    <w:multiLevelType w:val="hybridMultilevel"/>
    <w:tmpl w:val="3176F8B8"/>
    <w:lvl w:ilvl="0" w:tplc="6FE06034">
      <w:start w:val="1"/>
      <w:numFmt w:val="bullet"/>
      <w:lvlText w:val=""/>
      <w:lvlJc w:val="left"/>
      <w:pPr>
        <w:tabs>
          <w:tab w:val="num" w:pos="1152"/>
        </w:tabs>
        <w:ind w:left="1152" w:hanging="360"/>
      </w:pPr>
      <w:rPr>
        <w:rFonts w:ascii="Wingdings 3" w:hAnsi="Wingdings 3" w:hint="default"/>
        <w:color w:val="333333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AB19BF"/>
    <w:multiLevelType w:val="hybridMultilevel"/>
    <w:tmpl w:val="16B8DB0C"/>
    <w:lvl w:ilvl="0" w:tplc="817E4B10">
      <w:start w:val="1"/>
      <w:numFmt w:val="bullet"/>
      <w:lvlText w:val=""/>
      <w:lvlJc w:val="left"/>
      <w:pPr>
        <w:tabs>
          <w:tab w:val="num" w:pos="792"/>
        </w:tabs>
        <w:ind w:left="792" w:hanging="360"/>
      </w:pPr>
      <w:rPr>
        <w:rFonts w:ascii="Wingdings" w:hAnsi="Wingdings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0932E00"/>
    <w:multiLevelType w:val="hybridMultilevel"/>
    <w:tmpl w:val="D8FCBF46"/>
    <w:lvl w:ilvl="0" w:tplc="8244D682">
      <w:start w:val="1"/>
      <w:numFmt w:val="bullet"/>
      <w:pStyle w:val="bullet2"/>
      <w:lvlText w:val=""/>
      <w:lvlJc w:val="left"/>
      <w:pPr>
        <w:tabs>
          <w:tab w:val="num" w:pos="1152"/>
        </w:tabs>
        <w:ind w:left="1152" w:hanging="360"/>
      </w:pPr>
      <w:rPr>
        <w:rFonts w:ascii="Symbol" w:hAnsi="Symbol" w:hint="default"/>
        <w:color w:val="54B948" w:themeColor="accent2"/>
        <w:sz w:val="20"/>
        <w:u w:color="FFFFFF" w:themeColor="background1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451E74"/>
    <w:multiLevelType w:val="hybridMultilevel"/>
    <w:tmpl w:val="CA6E5598"/>
    <w:lvl w:ilvl="0" w:tplc="2DC8BB66">
      <w:start w:val="1"/>
      <w:numFmt w:val="bullet"/>
      <w:lvlText w:val=""/>
      <w:lvlJc w:val="left"/>
      <w:pPr>
        <w:tabs>
          <w:tab w:val="num" w:pos="1152"/>
        </w:tabs>
        <w:ind w:left="115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972640"/>
    <w:multiLevelType w:val="multilevel"/>
    <w:tmpl w:val="E646D308"/>
    <w:lvl w:ilvl="0">
      <w:start w:val="1"/>
      <w:numFmt w:val="bullet"/>
      <w:lvlText w:val=""/>
      <w:lvlJc w:val="left"/>
      <w:pPr>
        <w:tabs>
          <w:tab w:val="num" w:pos="792"/>
        </w:tabs>
        <w:ind w:left="792" w:hanging="360"/>
      </w:pPr>
      <w:rPr>
        <w:rFonts w:ascii="Wingdings" w:hAnsi="Wingdings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25465482">
    <w:abstractNumId w:val="9"/>
  </w:num>
  <w:num w:numId="2" w16cid:durableId="1501888966">
    <w:abstractNumId w:val="11"/>
  </w:num>
  <w:num w:numId="3" w16cid:durableId="909928688">
    <w:abstractNumId w:val="5"/>
  </w:num>
  <w:num w:numId="4" w16cid:durableId="1154761885">
    <w:abstractNumId w:val="12"/>
  </w:num>
  <w:num w:numId="5" w16cid:durableId="632253591">
    <w:abstractNumId w:val="4"/>
  </w:num>
  <w:num w:numId="6" w16cid:durableId="866020990">
    <w:abstractNumId w:val="2"/>
  </w:num>
  <w:num w:numId="7" w16cid:durableId="1841581942">
    <w:abstractNumId w:val="8"/>
  </w:num>
  <w:num w:numId="8" w16cid:durableId="1880700226">
    <w:abstractNumId w:val="3"/>
  </w:num>
  <w:num w:numId="9" w16cid:durableId="411440191">
    <w:abstractNumId w:val="7"/>
  </w:num>
  <w:num w:numId="10" w16cid:durableId="500001673">
    <w:abstractNumId w:val="1"/>
  </w:num>
  <w:num w:numId="11" w16cid:durableId="2056812485">
    <w:abstractNumId w:val="10"/>
  </w:num>
  <w:num w:numId="12" w16cid:durableId="1250114680">
    <w:abstractNumId w:val="0"/>
  </w:num>
  <w:num w:numId="13" w16cid:durableId="16326360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60"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Page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22C3"/>
    <w:rsid w:val="00011B51"/>
    <w:rsid w:val="00015EF0"/>
    <w:rsid w:val="0001651A"/>
    <w:rsid w:val="00017D89"/>
    <w:rsid w:val="0002078C"/>
    <w:rsid w:val="00021215"/>
    <w:rsid w:val="0002506B"/>
    <w:rsid w:val="00027933"/>
    <w:rsid w:val="00052080"/>
    <w:rsid w:val="000536AE"/>
    <w:rsid w:val="000546C8"/>
    <w:rsid w:val="00055388"/>
    <w:rsid w:val="00061B7B"/>
    <w:rsid w:val="00065A44"/>
    <w:rsid w:val="0006678F"/>
    <w:rsid w:val="000743BE"/>
    <w:rsid w:val="0007491C"/>
    <w:rsid w:val="00074BED"/>
    <w:rsid w:val="000767DB"/>
    <w:rsid w:val="00097849"/>
    <w:rsid w:val="000A1DCF"/>
    <w:rsid w:val="000A464A"/>
    <w:rsid w:val="000B3537"/>
    <w:rsid w:val="000B4C62"/>
    <w:rsid w:val="000B6E48"/>
    <w:rsid w:val="000C1A00"/>
    <w:rsid w:val="000C3185"/>
    <w:rsid w:val="000C745F"/>
    <w:rsid w:val="000D3A6A"/>
    <w:rsid w:val="000E311E"/>
    <w:rsid w:val="000E46C4"/>
    <w:rsid w:val="000E5C3D"/>
    <w:rsid w:val="000E7F0D"/>
    <w:rsid w:val="000F2C42"/>
    <w:rsid w:val="00100259"/>
    <w:rsid w:val="00110793"/>
    <w:rsid w:val="0011342E"/>
    <w:rsid w:val="00116A1B"/>
    <w:rsid w:val="001235E1"/>
    <w:rsid w:val="0012778D"/>
    <w:rsid w:val="0013056A"/>
    <w:rsid w:val="00153923"/>
    <w:rsid w:val="00161C90"/>
    <w:rsid w:val="00172676"/>
    <w:rsid w:val="001727C4"/>
    <w:rsid w:val="00174436"/>
    <w:rsid w:val="00177252"/>
    <w:rsid w:val="0018690B"/>
    <w:rsid w:val="00192D09"/>
    <w:rsid w:val="00193655"/>
    <w:rsid w:val="001971FD"/>
    <w:rsid w:val="001A755C"/>
    <w:rsid w:val="001B49FF"/>
    <w:rsid w:val="001D0B31"/>
    <w:rsid w:val="001D3B1B"/>
    <w:rsid w:val="001E46E6"/>
    <w:rsid w:val="001E4D2A"/>
    <w:rsid w:val="001F089B"/>
    <w:rsid w:val="001F313C"/>
    <w:rsid w:val="001F70B6"/>
    <w:rsid w:val="0020186A"/>
    <w:rsid w:val="0020456E"/>
    <w:rsid w:val="0021125F"/>
    <w:rsid w:val="00220371"/>
    <w:rsid w:val="00220689"/>
    <w:rsid w:val="00221C81"/>
    <w:rsid w:val="00222AA2"/>
    <w:rsid w:val="00232083"/>
    <w:rsid w:val="0023279C"/>
    <w:rsid w:val="00237D16"/>
    <w:rsid w:val="002423FB"/>
    <w:rsid w:val="00243A4F"/>
    <w:rsid w:val="00254934"/>
    <w:rsid w:val="00263774"/>
    <w:rsid w:val="00273923"/>
    <w:rsid w:val="0027796F"/>
    <w:rsid w:val="00280FF1"/>
    <w:rsid w:val="002874E8"/>
    <w:rsid w:val="00293D25"/>
    <w:rsid w:val="002A0F14"/>
    <w:rsid w:val="002A17DC"/>
    <w:rsid w:val="002A41AD"/>
    <w:rsid w:val="002A4883"/>
    <w:rsid w:val="002A62CD"/>
    <w:rsid w:val="002B1301"/>
    <w:rsid w:val="002B2DEC"/>
    <w:rsid w:val="002B3CEF"/>
    <w:rsid w:val="002B5CA8"/>
    <w:rsid w:val="002B7DC1"/>
    <w:rsid w:val="002D0BD0"/>
    <w:rsid w:val="002D7922"/>
    <w:rsid w:val="002D797E"/>
    <w:rsid w:val="002F4ECD"/>
    <w:rsid w:val="002F5F3E"/>
    <w:rsid w:val="00302F8D"/>
    <w:rsid w:val="00310A7C"/>
    <w:rsid w:val="00314F9B"/>
    <w:rsid w:val="00324AB2"/>
    <w:rsid w:val="003276ED"/>
    <w:rsid w:val="00334A27"/>
    <w:rsid w:val="003417F8"/>
    <w:rsid w:val="003421BD"/>
    <w:rsid w:val="00347F5E"/>
    <w:rsid w:val="0036409C"/>
    <w:rsid w:val="00374CF4"/>
    <w:rsid w:val="003929A2"/>
    <w:rsid w:val="0039337F"/>
    <w:rsid w:val="00395608"/>
    <w:rsid w:val="003A0243"/>
    <w:rsid w:val="003A150B"/>
    <w:rsid w:val="003A1C66"/>
    <w:rsid w:val="003A4A99"/>
    <w:rsid w:val="003B5059"/>
    <w:rsid w:val="003C4C36"/>
    <w:rsid w:val="003C6471"/>
    <w:rsid w:val="003C7319"/>
    <w:rsid w:val="003D5641"/>
    <w:rsid w:val="003D6253"/>
    <w:rsid w:val="003D6676"/>
    <w:rsid w:val="003D79FF"/>
    <w:rsid w:val="003F69A3"/>
    <w:rsid w:val="004215D1"/>
    <w:rsid w:val="00422865"/>
    <w:rsid w:val="00426FA1"/>
    <w:rsid w:val="00427CE9"/>
    <w:rsid w:val="00431BED"/>
    <w:rsid w:val="00446A50"/>
    <w:rsid w:val="004559CB"/>
    <w:rsid w:val="00463064"/>
    <w:rsid w:val="00467D6C"/>
    <w:rsid w:val="0047449C"/>
    <w:rsid w:val="00481989"/>
    <w:rsid w:val="00490779"/>
    <w:rsid w:val="00492947"/>
    <w:rsid w:val="00492E6E"/>
    <w:rsid w:val="004B1AC3"/>
    <w:rsid w:val="004B4651"/>
    <w:rsid w:val="004C0B6A"/>
    <w:rsid w:val="004D5B54"/>
    <w:rsid w:val="004F2C6F"/>
    <w:rsid w:val="00507BD0"/>
    <w:rsid w:val="00511085"/>
    <w:rsid w:val="0051196A"/>
    <w:rsid w:val="00521E76"/>
    <w:rsid w:val="00527694"/>
    <w:rsid w:val="00530577"/>
    <w:rsid w:val="00543AD6"/>
    <w:rsid w:val="005701F8"/>
    <w:rsid w:val="00575618"/>
    <w:rsid w:val="00586C1A"/>
    <w:rsid w:val="00595B85"/>
    <w:rsid w:val="005A453C"/>
    <w:rsid w:val="005A732C"/>
    <w:rsid w:val="005B249B"/>
    <w:rsid w:val="005C0951"/>
    <w:rsid w:val="005C1113"/>
    <w:rsid w:val="005C16D3"/>
    <w:rsid w:val="005C6BDF"/>
    <w:rsid w:val="005C76EE"/>
    <w:rsid w:val="005D3789"/>
    <w:rsid w:val="005E280B"/>
    <w:rsid w:val="005F0053"/>
    <w:rsid w:val="005F6FB2"/>
    <w:rsid w:val="005F7633"/>
    <w:rsid w:val="00606145"/>
    <w:rsid w:val="0061037C"/>
    <w:rsid w:val="0061786F"/>
    <w:rsid w:val="00627153"/>
    <w:rsid w:val="00630827"/>
    <w:rsid w:val="00630A17"/>
    <w:rsid w:val="006334BB"/>
    <w:rsid w:val="00642AC4"/>
    <w:rsid w:val="006434D5"/>
    <w:rsid w:val="00656557"/>
    <w:rsid w:val="0066398D"/>
    <w:rsid w:val="00665218"/>
    <w:rsid w:val="0066751D"/>
    <w:rsid w:val="00684D5D"/>
    <w:rsid w:val="006920BB"/>
    <w:rsid w:val="00693BFA"/>
    <w:rsid w:val="00693D0A"/>
    <w:rsid w:val="0069481D"/>
    <w:rsid w:val="006B05F5"/>
    <w:rsid w:val="006C0539"/>
    <w:rsid w:val="006D05F3"/>
    <w:rsid w:val="006E20D8"/>
    <w:rsid w:val="006E6345"/>
    <w:rsid w:val="006E63F5"/>
    <w:rsid w:val="006F0153"/>
    <w:rsid w:val="006F2A78"/>
    <w:rsid w:val="006F2D31"/>
    <w:rsid w:val="00700805"/>
    <w:rsid w:val="007022DE"/>
    <w:rsid w:val="007068B1"/>
    <w:rsid w:val="007337D9"/>
    <w:rsid w:val="00740B1A"/>
    <w:rsid w:val="00754E86"/>
    <w:rsid w:val="007568BF"/>
    <w:rsid w:val="00756FE7"/>
    <w:rsid w:val="0075772E"/>
    <w:rsid w:val="00765C22"/>
    <w:rsid w:val="00774357"/>
    <w:rsid w:val="00777B16"/>
    <w:rsid w:val="00783C7F"/>
    <w:rsid w:val="00790E1E"/>
    <w:rsid w:val="0079765B"/>
    <w:rsid w:val="007A091F"/>
    <w:rsid w:val="007B7E02"/>
    <w:rsid w:val="007C17AA"/>
    <w:rsid w:val="007D4B13"/>
    <w:rsid w:val="007D5174"/>
    <w:rsid w:val="007D5557"/>
    <w:rsid w:val="007E514C"/>
    <w:rsid w:val="007E7C23"/>
    <w:rsid w:val="007F7D45"/>
    <w:rsid w:val="00801344"/>
    <w:rsid w:val="00802345"/>
    <w:rsid w:val="00803824"/>
    <w:rsid w:val="00816FB8"/>
    <w:rsid w:val="00822DBE"/>
    <w:rsid w:val="00825532"/>
    <w:rsid w:val="00827E03"/>
    <w:rsid w:val="00834182"/>
    <w:rsid w:val="00834800"/>
    <w:rsid w:val="0084290F"/>
    <w:rsid w:val="00843C46"/>
    <w:rsid w:val="00851941"/>
    <w:rsid w:val="00862632"/>
    <w:rsid w:val="008761E0"/>
    <w:rsid w:val="00884301"/>
    <w:rsid w:val="008970E1"/>
    <w:rsid w:val="008A1B75"/>
    <w:rsid w:val="008C1214"/>
    <w:rsid w:val="008D0B55"/>
    <w:rsid w:val="008E00B0"/>
    <w:rsid w:val="008E0343"/>
    <w:rsid w:val="008E6583"/>
    <w:rsid w:val="008E7474"/>
    <w:rsid w:val="008F15DA"/>
    <w:rsid w:val="008F37BA"/>
    <w:rsid w:val="008F44C6"/>
    <w:rsid w:val="00907D49"/>
    <w:rsid w:val="00920657"/>
    <w:rsid w:val="00920ED2"/>
    <w:rsid w:val="009222C3"/>
    <w:rsid w:val="00950E76"/>
    <w:rsid w:val="00953423"/>
    <w:rsid w:val="0096056E"/>
    <w:rsid w:val="00974896"/>
    <w:rsid w:val="00980591"/>
    <w:rsid w:val="00982EC0"/>
    <w:rsid w:val="00990AD4"/>
    <w:rsid w:val="00994E20"/>
    <w:rsid w:val="009952B1"/>
    <w:rsid w:val="009C35C5"/>
    <w:rsid w:val="009C503B"/>
    <w:rsid w:val="009C7D99"/>
    <w:rsid w:val="009D2525"/>
    <w:rsid w:val="009E3B72"/>
    <w:rsid w:val="009E54CB"/>
    <w:rsid w:val="00A1578A"/>
    <w:rsid w:val="00A16CBE"/>
    <w:rsid w:val="00A3360D"/>
    <w:rsid w:val="00A40914"/>
    <w:rsid w:val="00A44FF1"/>
    <w:rsid w:val="00A50B2C"/>
    <w:rsid w:val="00A546D3"/>
    <w:rsid w:val="00A54B6C"/>
    <w:rsid w:val="00A61B40"/>
    <w:rsid w:val="00A67D32"/>
    <w:rsid w:val="00A83A1D"/>
    <w:rsid w:val="00A83AEE"/>
    <w:rsid w:val="00A85478"/>
    <w:rsid w:val="00A87AA2"/>
    <w:rsid w:val="00A90F1F"/>
    <w:rsid w:val="00A97280"/>
    <w:rsid w:val="00AB4247"/>
    <w:rsid w:val="00AC1915"/>
    <w:rsid w:val="00AC32AC"/>
    <w:rsid w:val="00AC76E0"/>
    <w:rsid w:val="00AE458F"/>
    <w:rsid w:val="00AF3A4B"/>
    <w:rsid w:val="00AF4D7F"/>
    <w:rsid w:val="00AF5C5D"/>
    <w:rsid w:val="00AF617B"/>
    <w:rsid w:val="00B0316E"/>
    <w:rsid w:val="00B16647"/>
    <w:rsid w:val="00B16E76"/>
    <w:rsid w:val="00B23F7C"/>
    <w:rsid w:val="00B3124F"/>
    <w:rsid w:val="00B37ABD"/>
    <w:rsid w:val="00B41A3B"/>
    <w:rsid w:val="00B456FA"/>
    <w:rsid w:val="00B51232"/>
    <w:rsid w:val="00B51AC9"/>
    <w:rsid w:val="00B606A7"/>
    <w:rsid w:val="00B606FD"/>
    <w:rsid w:val="00B62641"/>
    <w:rsid w:val="00B709B4"/>
    <w:rsid w:val="00B7241C"/>
    <w:rsid w:val="00B76DE6"/>
    <w:rsid w:val="00B90577"/>
    <w:rsid w:val="00B976F6"/>
    <w:rsid w:val="00BA285E"/>
    <w:rsid w:val="00BA296D"/>
    <w:rsid w:val="00BB1CE1"/>
    <w:rsid w:val="00BB2374"/>
    <w:rsid w:val="00BB2520"/>
    <w:rsid w:val="00BB3C3F"/>
    <w:rsid w:val="00BC6A74"/>
    <w:rsid w:val="00BF3E3D"/>
    <w:rsid w:val="00C01161"/>
    <w:rsid w:val="00C114C9"/>
    <w:rsid w:val="00C1633C"/>
    <w:rsid w:val="00C20A3F"/>
    <w:rsid w:val="00C22DB6"/>
    <w:rsid w:val="00C2549F"/>
    <w:rsid w:val="00C25D85"/>
    <w:rsid w:val="00C303CF"/>
    <w:rsid w:val="00C30B59"/>
    <w:rsid w:val="00C31620"/>
    <w:rsid w:val="00C322CD"/>
    <w:rsid w:val="00C42C0B"/>
    <w:rsid w:val="00C4300B"/>
    <w:rsid w:val="00C45662"/>
    <w:rsid w:val="00C4588E"/>
    <w:rsid w:val="00C50B06"/>
    <w:rsid w:val="00C51FDB"/>
    <w:rsid w:val="00C5312B"/>
    <w:rsid w:val="00C5486A"/>
    <w:rsid w:val="00C54C09"/>
    <w:rsid w:val="00C560BD"/>
    <w:rsid w:val="00C6206C"/>
    <w:rsid w:val="00C6620C"/>
    <w:rsid w:val="00C66AF2"/>
    <w:rsid w:val="00C67038"/>
    <w:rsid w:val="00C76A32"/>
    <w:rsid w:val="00C850BE"/>
    <w:rsid w:val="00C94469"/>
    <w:rsid w:val="00C95132"/>
    <w:rsid w:val="00C959DD"/>
    <w:rsid w:val="00CA7865"/>
    <w:rsid w:val="00CB5563"/>
    <w:rsid w:val="00CB7978"/>
    <w:rsid w:val="00CD4401"/>
    <w:rsid w:val="00CE70A6"/>
    <w:rsid w:val="00CF01C1"/>
    <w:rsid w:val="00CF295F"/>
    <w:rsid w:val="00CF2EF8"/>
    <w:rsid w:val="00CF4A4C"/>
    <w:rsid w:val="00D01373"/>
    <w:rsid w:val="00D03279"/>
    <w:rsid w:val="00D0481F"/>
    <w:rsid w:val="00D066BE"/>
    <w:rsid w:val="00D149BA"/>
    <w:rsid w:val="00D27E5D"/>
    <w:rsid w:val="00D32044"/>
    <w:rsid w:val="00D32CA6"/>
    <w:rsid w:val="00D35DCF"/>
    <w:rsid w:val="00D37CBD"/>
    <w:rsid w:val="00D44F26"/>
    <w:rsid w:val="00D45D7D"/>
    <w:rsid w:val="00D46FAE"/>
    <w:rsid w:val="00D61BA7"/>
    <w:rsid w:val="00D627BC"/>
    <w:rsid w:val="00D64D81"/>
    <w:rsid w:val="00D64F56"/>
    <w:rsid w:val="00D67344"/>
    <w:rsid w:val="00D67675"/>
    <w:rsid w:val="00D74DB8"/>
    <w:rsid w:val="00D85800"/>
    <w:rsid w:val="00D903E7"/>
    <w:rsid w:val="00D93F01"/>
    <w:rsid w:val="00DD5215"/>
    <w:rsid w:val="00DE2BDF"/>
    <w:rsid w:val="00DE5059"/>
    <w:rsid w:val="00DF5134"/>
    <w:rsid w:val="00DF6FCE"/>
    <w:rsid w:val="00DF7E34"/>
    <w:rsid w:val="00E000C0"/>
    <w:rsid w:val="00E04A76"/>
    <w:rsid w:val="00E04CE7"/>
    <w:rsid w:val="00E063FB"/>
    <w:rsid w:val="00E12A33"/>
    <w:rsid w:val="00E13178"/>
    <w:rsid w:val="00E15A15"/>
    <w:rsid w:val="00E519C9"/>
    <w:rsid w:val="00E538A8"/>
    <w:rsid w:val="00E60B2F"/>
    <w:rsid w:val="00E61D3A"/>
    <w:rsid w:val="00E62883"/>
    <w:rsid w:val="00E63B9C"/>
    <w:rsid w:val="00E66274"/>
    <w:rsid w:val="00E66C21"/>
    <w:rsid w:val="00E74E5E"/>
    <w:rsid w:val="00E802C2"/>
    <w:rsid w:val="00E823DE"/>
    <w:rsid w:val="00E8772E"/>
    <w:rsid w:val="00EA4EB4"/>
    <w:rsid w:val="00EB1A3C"/>
    <w:rsid w:val="00EB2B41"/>
    <w:rsid w:val="00EB6C52"/>
    <w:rsid w:val="00EB76F1"/>
    <w:rsid w:val="00EC44CA"/>
    <w:rsid w:val="00EC57F5"/>
    <w:rsid w:val="00EC7654"/>
    <w:rsid w:val="00EE3228"/>
    <w:rsid w:val="00EF3270"/>
    <w:rsid w:val="00F125EC"/>
    <w:rsid w:val="00F14868"/>
    <w:rsid w:val="00F165C7"/>
    <w:rsid w:val="00F34925"/>
    <w:rsid w:val="00F3612E"/>
    <w:rsid w:val="00F37F13"/>
    <w:rsid w:val="00F40F6A"/>
    <w:rsid w:val="00F412A0"/>
    <w:rsid w:val="00F5796C"/>
    <w:rsid w:val="00F63FE9"/>
    <w:rsid w:val="00F72A16"/>
    <w:rsid w:val="00F7370C"/>
    <w:rsid w:val="00F762B2"/>
    <w:rsid w:val="00F90759"/>
    <w:rsid w:val="00F913EB"/>
    <w:rsid w:val="00F943F5"/>
    <w:rsid w:val="00F9636B"/>
    <w:rsid w:val="00FB4063"/>
    <w:rsid w:val="00FB539F"/>
    <w:rsid w:val="00FB53EB"/>
    <w:rsid w:val="00FC2A04"/>
    <w:rsid w:val="00FD4777"/>
    <w:rsid w:val="00FD5C37"/>
    <w:rsid w:val="00FE1BEE"/>
    <w:rsid w:val="00FF3192"/>
    <w:rsid w:val="00FF3DD2"/>
    <w:rsid w:val="00FF5345"/>
    <w:rsid w:val="00FF5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095138D"/>
  <w15:docId w15:val="{818BC4D5-6E67-473E-904A-B606B7758B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Garamond" w:hAnsi="Garamond"/>
      <w:sz w:val="22"/>
    </w:rPr>
  </w:style>
  <w:style w:type="paragraph" w:styleId="Heading1">
    <w:name w:val="heading 1"/>
    <w:basedOn w:val="Normal"/>
    <w:next w:val="BodyText"/>
    <w:qFormat/>
    <w:pPr>
      <w:keepNext/>
      <w:keepLines/>
      <w:spacing w:after="180"/>
      <w:jc w:val="center"/>
      <w:outlineLvl w:val="0"/>
    </w:pPr>
    <w:rPr>
      <w:rFonts w:ascii="Times New Roman" w:hAnsi="Times New Roman"/>
      <w:smallCaps/>
      <w:spacing w:val="20"/>
      <w:kern w:val="20"/>
      <w:sz w:val="21"/>
    </w:rPr>
  </w:style>
  <w:style w:type="paragraph" w:styleId="Heading2">
    <w:name w:val="heading 2"/>
    <w:basedOn w:val="Normal"/>
    <w:next w:val="BodyText"/>
    <w:qFormat/>
    <w:pPr>
      <w:keepNext/>
      <w:keepLines/>
      <w:spacing w:after="170"/>
      <w:outlineLvl w:val="1"/>
    </w:pPr>
    <w:rPr>
      <w:rFonts w:ascii="Times New Roman" w:hAnsi="Times New Roman"/>
      <w:caps/>
      <w:kern w:val="20"/>
      <w:sz w:val="24"/>
    </w:rPr>
  </w:style>
  <w:style w:type="paragraph" w:styleId="Heading3">
    <w:name w:val="heading 3"/>
    <w:basedOn w:val="Normal"/>
    <w:next w:val="BodyText"/>
    <w:qFormat/>
    <w:rsid w:val="002423FB"/>
    <w:pPr>
      <w:keepNext/>
      <w:keepLines/>
      <w:spacing w:before="120" w:after="240"/>
      <w:outlineLvl w:val="2"/>
    </w:pPr>
    <w:rPr>
      <w:rFonts w:ascii="Arial" w:hAnsi="Arial" w:cs="Arial"/>
      <w:b/>
      <w:bCs/>
      <w:iCs/>
      <w:color w:val="55565A" w:themeColor="text2"/>
      <w:kern w:val="20"/>
      <w:sz w:val="24"/>
      <w:szCs w:val="24"/>
    </w:rPr>
  </w:style>
  <w:style w:type="paragraph" w:styleId="Heading4">
    <w:name w:val="heading 4"/>
    <w:basedOn w:val="Normal"/>
    <w:next w:val="BodyText"/>
    <w:qFormat/>
    <w:pPr>
      <w:keepNext/>
      <w:keepLines/>
      <w:outlineLvl w:val="3"/>
    </w:pPr>
    <w:rPr>
      <w:rFonts w:ascii="Times New Roman" w:hAnsi="Times New Roman"/>
      <w:smallCaps/>
      <w:kern w:val="20"/>
      <w:sz w:val="23"/>
    </w:rPr>
  </w:style>
  <w:style w:type="paragraph" w:styleId="Heading5">
    <w:name w:val="heading 5"/>
    <w:basedOn w:val="Normal"/>
    <w:next w:val="BodyText"/>
    <w:qFormat/>
    <w:rsid w:val="009222C3"/>
    <w:pPr>
      <w:keepNext/>
      <w:keepLines/>
      <w:spacing w:after="240"/>
      <w:outlineLvl w:val="4"/>
    </w:pPr>
    <w:rPr>
      <w:rFonts w:ascii="Arial" w:hAnsi="Arial" w:cs="Arial"/>
      <w:b/>
      <w:i/>
      <w:color w:val="55565A" w:themeColor="text2"/>
      <w:kern w:val="20"/>
      <w:sz w:val="20"/>
    </w:rPr>
  </w:style>
  <w:style w:type="paragraph" w:styleId="Heading6">
    <w:name w:val="heading 6"/>
    <w:basedOn w:val="Normal"/>
    <w:next w:val="BodyText"/>
    <w:qFormat/>
    <w:pPr>
      <w:keepNext/>
      <w:keepLines/>
      <w:outlineLvl w:val="5"/>
    </w:pPr>
    <w:rPr>
      <w:rFonts w:ascii="Times New Roman" w:hAnsi="Times New Roman"/>
      <w:i/>
      <w:kern w:val="20"/>
    </w:rPr>
  </w:style>
  <w:style w:type="paragraph" w:styleId="Heading7">
    <w:name w:val="heading 7"/>
    <w:basedOn w:val="Normal"/>
    <w:next w:val="BodyText"/>
    <w:qFormat/>
    <w:pPr>
      <w:keepNext/>
      <w:keepLines/>
      <w:ind w:firstLine="360"/>
      <w:outlineLvl w:val="6"/>
    </w:pPr>
    <w:rPr>
      <w:rFonts w:ascii="Times New Roman" w:hAnsi="Times New Roman"/>
      <w:smallCaps/>
      <w:kern w:val="20"/>
      <w:sz w:val="23"/>
    </w:rPr>
  </w:style>
  <w:style w:type="paragraph" w:styleId="Heading8">
    <w:name w:val="heading 8"/>
    <w:basedOn w:val="Normal"/>
    <w:next w:val="BodyText"/>
    <w:qFormat/>
    <w:pPr>
      <w:keepNext/>
      <w:keepLines/>
      <w:ind w:firstLine="360"/>
      <w:outlineLvl w:val="7"/>
    </w:pPr>
    <w:rPr>
      <w:rFonts w:ascii="Times New Roman" w:hAnsi="Times New Roman"/>
      <w:i/>
      <w:kern w:val="20"/>
    </w:rPr>
  </w:style>
  <w:style w:type="paragraph" w:styleId="Heading9">
    <w:name w:val="heading 9"/>
    <w:basedOn w:val="Normal"/>
    <w:next w:val="BodyText"/>
    <w:qFormat/>
    <w:pPr>
      <w:keepNext/>
      <w:keepLines/>
      <w:outlineLvl w:val="8"/>
    </w:pPr>
    <w:rPr>
      <w:rFonts w:ascii="Times New Roman" w:hAnsi="Times New Roman"/>
      <w:kern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4B4651"/>
    <w:pPr>
      <w:spacing w:after="240"/>
    </w:pPr>
    <w:rPr>
      <w:rFonts w:ascii="Arial" w:hAnsi="Arial" w:cs="Arial"/>
      <w:color w:val="55565A" w:themeColor="text2"/>
      <w:sz w:val="20"/>
    </w:rPr>
  </w:style>
  <w:style w:type="paragraph" w:styleId="MessageHeader">
    <w:name w:val="Message Header"/>
    <w:basedOn w:val="BodyText"/>
    <w:pPr>
      <w:keepLines/>
      <w:tabs>
        <w:tab w:val="left" w:pos="1080"/>
      </w:tabs>
      <w:spacing w:after="120"/>
      <w:ind w:left="1080" w:hanging="1080"/>
    </w:pPr>
    <w:rPr>
      <w:caps/>
      <w:sz w:val="18"/>
    </w:rPr>
  </w:style>
  <w:style w:type="paragraph" w:customStyle="1" w:styleId="BodyTextKeep">
    <w:name w:val="Body Text Keep"/>
    <w:basedOn w:val="BodyText"/>
    <w:pPr>
      <w:keepNext/>
    </w:pPr>
  </w:style>
  <w:style w:type="paragraph" w:customStyle="1" w:styleId="Picture">
    <w:name w:val="Picture"/>
    <w:basedOn w:val="Normal"/>
    <w:next w:val="Normal"/>
    <w:pPr>
      <w:keepNext/>
    </w:pPr>
  </w:style>
  <w:style w:type="paragraph" w:customStyle="1" w:styleId="DocumentLabel">
    <w:name w:val="Document Label"/>
    <w:next w:val="MessageHeaderFirst"/>
    <w:pPr>
      <w:pBdr>
        <w:top w:val="double" w:sz="6" w:space="8" w:color="808080"/>
        <w:bottom w:val="double" w:sz="6" w:space="8" w:color="808080"/>
      </w:pBdr>
      <w:overflowPunct w:val="0"/>
      <w:autoSpaceDE w:val="0"/>
      <w:autoSpaceDN w:val="0"/>
      <w:adjustRightInd w:val="0"/>
      <w:spacing w:after="40" w:line="240" w:lineRule="atLeast"/>
      <w:jc w:val="center"/>
      <w:textAlignment w:val="baseline"/>
    </w:pPr>
    <w:rPr>
      <w:rFonts w:ascii="Garamond" w:hAnsi="Garamond"/>
      <w:b/>
      <w:caps/>
      <w:spacing w:val="20"/>
      <w:sz w:val="18"/>
    </w:rPr>
  </w:style>
  <w:style w:type="paragraph" w:customStyle="1" w:styleId="MessageHeaderFirst">
    <w:name w:val="Message Header First"/>
    <w:basedOn w:val="MessageHeader"/>
    <w:next w:val="MessageHeader"/>
    <w:pPr>
      <w:spacing w:before="360"/>
    </w:pPr>
  </w:style>
  <w:style w:type="paragraph" w:styleId="MacroText">
    <w:name w:val="macro"/>
    <w:basedOn w:val="BodyText"/>
    <w:semiHidden/>
    <w:rPr>
      <w:rFonts w:ascii="Courier New" w:hAnsi="Courier New"/>
    </w:rPr>
  </w:style>
  <w:style w:type="character" w:styleId="PageNumber">
    <w:name w:val="page number"/>
  </w:style>
  <w:style w:type="character" w:customStyle="1" w:styleId="Superscript">
    <w:name w:val="Superscript"/>
    <w:rPr>
      <w:vertAlign w:val="superscript"/>
    </w:rPr>
  </w:style>
  <w:style w:type="character" w:customStyle="1" w:styleId="MessageHeaderLabel">
    <w:name w:val="Message Header Label"/>
    <w:rPr>
      <w:b/>
      <w:sz w:val="18"/>
    </w:rPr>
  </w:style>
  <w:style w:type="paragraph" w:styleId="Date">
    <w:name w:val="Date"/>
    <w:basedOn w:val="BodyText"/>
  </w:style>
  <w:style w:type="paragraph" w:customStyle="1" w:styleId="SignatureName">
    <w:name w:val="Signature Name"/>
    <w:basedOn w:val="Signature"/>
    <w:next w:val="SignatureJobTitle"/>
  </w:style>
  <w:style w:type="paragraph" w:styleId="Signature">
    <w:name w:val="Signature"/>
    <w:basedOn w:val="BodyText"/>
    <w:next w:val="SignatureJobTitle"/>
    <w:pPr>
      <w:keepNext/>
      <w:keepLines/>
      <w:spacing w:before="660"/>
    </w:pPr>
  </w:style>
  <w:style w:type="paragraph" w:customStyle="1" w:styleId="SignatureJobTitle">
    <w:name w:val="Signature Job Title"/>
    <w:basedOn w:val="Signature"/>
    <w:next w:val="ReferenceInitials"/>
    <w:pPr>
      <w:spacing w:before="0"/>
    </w:pPr>
  </w:style>
  <w:style w:type="paragraph" w:customStyle="1" w:styleId="ReferenceInitials">
    <w:name w:val="Reference Initials"/>
    <w:basedOn w:val="BodyText"/>
    <w:next w:val="Normal"/>
    <w:pPr>
      <w:keepNext/>
      <w:keepLines/>
    </w:pPr>
  </w:style>
  <w:style w:type="paragraph" w:styleId="BodyTextIndent">
    <w:name w:val="Body Text Indent"/>
    <w:basedOn w:val="BodyText"/>
    <w:pPr>
      <w:ind w:left="360"/>
    </w:pPr>
  </w:style>
  <w:style w:type="paragraph" w:styleId="NormalIndent">
    <w:name w:val="Normal Indent"/>
    <w:basedOn w:val="Normal"/>
    <w:pPr>
      <w:ind w:left="720"/>
    </w:pPr>
  </w:style>
  <w:style w:type="paragraph" w:customStyle="1" w:styleId="CompanyName">
    <w:name w:val="Company Name"/>
    <w:basedOn w:val="BodyText"/>
    <w:pPr>
      <w:keepLines/>
      <w:framePr w:w="8640" w:h="1440" w:wrap="notBeside" w:vAnchor="page" w:hAnchor="margin" w:xAlign="center" w:y="889"/>
      <w:spacing w:after="40"/>
      <w:jc w:val="center"/>
    </w:pPr>
    <w:rPr>
      <w:caps/>
      <w:spacing w:val="75"/>
    </w:rPr>
  </w:style>
  <w:style w:type="paragraph" w:customStyle="1" w:styleId="ReturnAddress">
    <w:name w:val="Return Address"/>
    <w:pPr>
      <w:framePr w:w="8640" w:wrap="notBeside" w:vAnchor="page" w:hAnchor="page" w:x="1729" w:y="14401" w:anchorLock="1"/>
      <w:tabs>
        <w:tab w:val="left" w:pos="2160"/>
      </w:tabs>
      <w:overflowPunct w:val="0"/>
      <w:autoSpaceDE w:val="0"/>
      <w:autoSpaceDN w:val="0"/>
      <w:adjustRightInd w:val="0"/>
      <w:spacing w:line="240" w:lineRule="atLeast"/>
      <w:ind w:right="-240"/>
      <w:jc w:val="center"/>
      <w:textAlignment w:val="baseline"/>
    </w:pPr>
    <w:rPr>
      <w:rFonts w:ascii="Garamond" w:hAnsi="Garamond"/>
      <w:caps/>
      <w:spacing w:val="30"/>
      <w:sz w:val="15"/>
    </w:rPr>
  </w:style>
  <w:style w:type="character" w:customStyle="1" w:styleId="Slogan">
    <w:name w:val="Slogan"/>
    <w:basedOn w:val="DefaultParagraphFont"/>
    <w:rPr>
      <w:i/>
      <w:spacing w:val="70"/>
      <w:sz w:val="21"/>
    </w:rPr>
  </w:style>
  <w:style w:type="paragraph" w:customStyle="1" w:styleId="MessageHeaderLast">
    <w:name w:val="Message Header Last"/>
    <w:basedOn w:val="MessageHeader"/>
    <w:next w:val="BodyText"/>
    <w:pPr>
      <w:pBdr>
        <w:bottom w:val="single" w:sz="6" w:space="18" w:color="808080"/>
      </w:pBdr>
      <w:spacing w:after="360"/>
    </w:pPr>
  </w:style>
  <w:style w:type="paragraph" w:styleId="ListBullet">
    <w:name w:val="List Bullet"/>
    <w:basedOn w:val="Normal"/>
    <w:pPr>
      <w:ind w:left="720" w:right="720" w:hanging="360"/>
    </w:pPr>
    <w:rPr>
      <w:rFonts w:ascii="Times New Roman" w:hAnsi="Times New Roman"/>
      <w:sz w:val="24"/>
    </w:rPr>
  </w:style>
  <w:style w:type="paragraph" w:styleId="ListBullet3">
    <w:name w:val="List Bullet 3"/>
    <w:basedOn w:val="ListBullet"/>
    <w:pPr>
      <w:ind w:left="1440"/>
    </w:pPr>
  </w:style>
  <w:style w:type="paragraph" w:styleId="ListBullet2">
    <w:name w:val="List Bullet 2"/>
    <w:basedOn w:val="ListBullet"/>
    <w:pPr>
      <w:ind w:left="1080"/>
    </w:pPr>
  </w:style>
  <w:style w:type="paragraph" w:styleId="Header">
    <w:name w:val="header"/>
    <w:basedOn w:val="Normal"/>
    <w:rsid w:val="009952B1"/>
    <w:pPr>
      <w:tabs>
        <w:tab w:val="center" w:pos="4320"/>
        <w:tab w:val="right" w:pos="8640"/>
      </w:tabs>
    </w:pPr>
  </w:style>
  <w:style w:type="paragraph" w:customStyle="1" w:styleId="Bullet1">
    <w:name w:val="Bullet1"/>
    <w:rsid w:val="004B4651"/>
    <w:pPr>
      <w:numPr>
        <w:numId w:val="10"/>
      </w:numPr>
      <w:tabs>
        <w:tab w:val="clear" w:pos="792"/>
      </w:tabs>
      <w:spacing w:after="240"/>
      <w:ind w:left="450" w:hanging="270"/>
    </w:pPr>
    <w:rPr>
      <w:rFonts w:ascii="Arial" w:hAnsi="Arial" w:cs="Arial"/>
      <w:color w:val="55565A" w:themeColor="text2"/>
    </w:rPr>
  </w:style>
  <w:style w:type="paragraph" w:customStyle="1" w:styleId="bullet2">
    <w:name w:val="bullet2"/>
    <w:rsid w:val="004B4651"/>
    <w:pPr>
      <w:numPr>
        <w:numId w:val="11"/>
      </w:numPr>
      <w:tabs>
        <w:tab w:val="clear" w:pos="1152"/>
      </w:tabs>
      <w:spacing w:after="240"/>
      <w:ind w:left="810" w:hanging="270"/>
    </w:pPr>
    <w:rPr>
      <w:rFonts w:ascii="Arial" w:hAnsi="Arial" w:cs="Arial"/>
      <w:color w:val="55565A" w:themeColor="text2"/>
    </w:rPr>
  </w:style>
  <w:style w:type="paragraph" w:customStyle="1" w:styleId="Bullet3">
    <w:name w:val="Bullet3"/>
    <w:rsid w:val="004B4651"/>
    <w:pPr>
      <w:numPr>
        <w:numId w:val="12"/>
      </w:numPr>
      <w:tabs>
        <w:tab w:val="clear" w:pos="1512"/>
      </w:tabs>
      <w:spacing w:after="240"/>
      <w:ind w:left="1170" w:hanging="270"/>
    </w:pPr>
    <w:rPr>
      <w:rFonts w:ascii="Arial" w:hAnsi="Arial" w:cs="Arial"/>
      <w:color w:val="55565A" w:themeColor="text2"/>
    </w:rPr>
  </w:style>
  <w:style w:type="paragraph" w:styleId="Footer">
    <w:name w:val="footer"/>
    <w:basedOn w:val="Normal"/>
    <w:rsid w:val="009952B1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unhideWhenUsed/>
    <w:rsid w:val="00E823DE"/>
    <w:rPr>
      <w:color w:val="007DC3" w:themeColor="hyperlink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E000C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000C0"/>
    <w:rPr>
      <w:rFonts w:ascii="Segoe UI" w:hAnsi="Segoe UI" w:cs="Segoe UI"/>
      <w:sz w:val="18"/>
      <w:szCs w:val="18"/>
    </w:rPr>
  </w:style>
  <w:style w:type="paragraph" w:customStyle="1" w:styleId="MemoHeader">
    <w:name w:val="Memo Header"/>
    <w:basedOn w:val="MessageHeader"/>
    <w:rsid w:val="000D3A6A"/>
    <w:pPr>
      <w:tabs>
        <w:tab w:val="right" w:pos="900"/>
      </w:tabs>
    </w:pPr>
    <w:rPr>
      <w:rFonts w:ascii="Times New Roman" w:hAnsi="Times New Roman" w:cs="Times New Roman"/>
      <w:caps w:val="0"/>
      <w:sz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C9446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jpg"/><Relationship Id="rId18" Type="http://schemas.openxmlformats.org/officeDocument/2006/relationships/image" Target="media/image10.png"/><Relationship Id="rId26" Type="http://schemas.openxmlformats.org/officeDocument/2006/relationships/image" Target="media/image18.png"/><Relationship Id="rId39" Type="http://schemas.openxmlformats.org/officeDocument/2006/relationships/footer" Target="footer3.xml"/><Relationship Id="rId21" Type="http://schemas.openxmlformats.org/officeDocument/2006/relationships/image" Target="media/image13.png"/><Relationship Id="rId34" Type="http://schemas.openxmlformats.org/officeDocument/2006/relationships/image" Target="media/image26.png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image" Target="media/image12.png"/><Relationship Id="rId29" Type="http://schemas.openxmlformats.org/officeDocument/2006/relationships/image" Target="media/image21.jpg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g"/><Relationship Id="rId24" Type="http://schemas.openxmlformats.org/officeDocument/2006/relationships/image" Target="media/image16.png"/><Relationship Id="rId32" Type="http://schemas.openxmlformats.org/officeDocument/2006/relationships/image" Target="media/image24.png"/><Relationship Id="rId37" Type="http://schemas.openxmlformats.org/officeDocument/2006/relationships/footer" Target="footer2.xml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23" Type="http://schemas.openxmlformats.org/officeDocument/2006/relationships/image" Target="media/image15.jpeg"/><Relationship Id="rId28" Type="http://schemas.openxmlformats.org/officeDocument/2006/relationships/image" Target="media/image20.png"/><Relationship Id="rId36" Type="http://schemas.openxmlformats.org/officeDocument/2006/relationships/footer" Target="footer1.xml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31" Type="http://schemas.openxmlformats.org/officeDocument/2006/relationships/image" Target="media/image23.png"/><Relationship Id="rId4" Type="http://schemas.openxmlformats.org/officeDocument/2006/relationships/settings" Target="settings.xml"/><Relationship Id="rId9" Type="http://schemas.openxmlformats.org/officeDocument/2006/relationships/hyperlink" Target="mailto:jon.hauptman@pricedimensions.com" TargetMode="External"/><Relationship Id="rId14" Type="http://schemas.openxmlformats.org/officeDocument/2006/relationships/image" Target="media/image6.jpeg"/><Relationship Id="rId22" Type="http://schemas.openxmlformats.org/officeDocument/2006/relationships/image" Target="media/image14.jpeg"/><Relationship Id="rId27" Type="http://schemas.openxmlformats.org/officeDocument/2006/relationships/image" Target="media/image19.jpg"/><Relationship Id="rId30" Type="http://schemas.openxmlformats.org/officeDocument/2006/relationships/image" Target="media/image22.png"/><Relationship Id="rId35" Type="http://schemas.openxmlformats.org/officeDocument/2006/relationships/image" Target="media/image27.jpeg"/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12" Type="http://schemas.openxmlformats.org/officeDocument/2006/relationships/image" Target="media/image4.png"/><Relationship Id="rId17" Type="http://schemas.openxmlformats.org/officeDocument/2006/relationships/image" Target="media/image9.jpeg"/><Relationship Id="rId25" Type="http://schemas.openxmlformats.org/officeDocument/2006/relationships/image" Target="media/image17.png"/><Relationship Id="rId33" Type="http://schemas.openxmlformats.org/officeDocument/2006/relationships/image" Target="media/image25.png"/><Relationship Id="rId38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8.jp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8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8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My%20Drive\Willard%20Bishop\Templates\Interoffice%20Memo_Inmar%20Analytics.dotx" TargetMode="External"/></Relationships>
</file>

<file path=word/theme/theme1.xml><?xml version="1.0" encoding="utf-8"?>
<a:theme xmlns:a="http://schemas.openxmlformats.org/drawingml/2006/main" name="Office Theme">
  <a:themeElements>
    <a:clrScheme name="Willard Bishop_Inmar_New 0616">
      <a:dk1>
        <a:srgbClr val="000000"/>
      </a:dk1>
      <a:lt1>
        <a:srgbClr val="FFFFFF"/>
      </a:lt1>
      <a:dk2>
        <a:srgbClr val="55565A"/>
      </a:dk2>
      <a:lt2>
        <a:srgbClr val="FFFFFF"/>
      </a:lt2>
      <a:accent1>
        <a:srgbClr val="007DC3"/>
      </a:accent1>
      <a:accent2>
        <a:srgbClr val="54B948"/>
      </a:accent2>
      <a:accent3>
        <a:srgbClr val="FCB034"/>
      </a:accent3>
      <a:accent4>
        <a:srgbClr val="919195"/>
      </a:accent4>
      <a:accent5>
        <a:srgbClr val="E84B37"/>
      </a:accent5>
      <a:accent6>
        <a:srgbClr val="008375"/>
      </a:accent6>
      <a:hlink>
        <a:srgbClr val="007DC3"/>
      </a:hlink>
      <a:folHlink>
        <a:srgbClr val="E84B37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04C995-C733-4897-9100-29E2D58830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Interoffice Memo_Inmar Analytics</Template>
  <TotalTime>5</TotalTime>
  <Pages>2</Pages>
  <Words>254</Words>
  <Characters>1544</Characters>
  <Application>Microsoft Office Word</Application>
  <DocSecurity>0</DocSecurity>
  <Lines>38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INTEROFFICE MEMORANDUM</vt:lpstr>
    </vt:vector>
  </TitlesOfParts>
  <Company>Willard Bishop Consulting</Company>
  <LinksUpToDate>false</LinksUpToDate>
  <CharactersWithSpaces>1805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INTEROFFICE MEMORANDUM</dc:title>
  <dc:creator>Jon Hauptman</dc:creator>
  <cp:lastModifiedBy>Jon Hauptman</cp:lastModifiedBy>
  <cp:revision>6</cp:revision>
  <cp:lastPrinted>2024-02-23T16:49:00Z</cp:lastPrinted>
  <dcterms:created xsi:type="dcterms:W3CDTF">2024-02-23T16:47:00Z</dcterms:created>
  <dcterms:modified xsi:type="dcterms:W3CDTF">2024-02-23T16:52:00Z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b8693f520fd219f81552ed991bbb87002fdf43a4add20b61ec533c5eea45931e</vt:lpwstr>
  </property>
</Properties>
</file>